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05" w:rsidRDefault="004A0E05" w:rsidP="00627617">
      <w:pPr>
        <w:ind w:left="5664" w:firstLine="708"/>
        <w:rPr>
          <w:rFonts w:ascii="Calibri" w:hAnsi="Calibri" w:cs="Calibri"/>
          <w:b/>
          <w:bCs/>
          <w:sz w:val="24"/>
          <w:szCs w:val="24"/>
        </w:rPr>
      </w:pPr>
    </w:p>
    <w:p w:rsidR="004A0E05" w:rsidRDefault="004A0E05" w:rsidP="00B71F8B">
      <w:r>
        <w:t xml:space="preserve">Allegato A – Schema di domanda di iscrizione all’Albo Fornitori </w:t>
      </w:r>
    </w:p>
    <w:p w:rsidR="004A0E05" w:rsidRDefault="004A0E05" w:rsidP="00B71F8B">
      <w:r>
        <w:tab/>
      </w:r>
      <w:r>
        <w:tab/>
      </w:r>
    </w:p>
    <w:p w:rsidR="004A0E05" w:rsidRDefault="004A0E05" w:rsidP="00B71F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</w:t>
      </w:r>
      <w:r>
        <w:tab/>
        <w:t>DIRIGENTE SCOLASTICO</w:t>
      </w:r>
    </w:p>
    <w:p w:rsidR="004A0E05" w:rsidRDefault="004A0E05" w:rsidP="00B71F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del Liceo Scientifico Statale “G. SEGUENZA”</w:t>
      </w:r>
    </w:p>
    <w:p w:rsidR="004A0E05" w:rsidRDefault="004A0E05" w:rsidP="00B71F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MESSINA </w:t>
      </w:r>
    </w:p>
    <w:p w:rsidR="004A0E05" w:rsidRDefault="004A0E05" w:rsidP="00B71F8B"/>
    <w:p w:rsidR="004A0E05" w:rsidRDefault="004A0E05" w:rsidP="00B71F8B"/>
    <w:p w:rsidR="004A0E05" w:rsidRDefault="004A0E05" w:rsidP="00B71F8B">
      <w:r w:rsidRPr="009C1815">
        <w:rPr>
          <w:u w:val="single"/>
        </w:rPr>
        <w:t>OGGETTO</w:t>
      </w:r>
      <w:r>
        <w:t xml:space="preserve">: </w:t>
      </w:r>
      <w:r w:rsidRPr="00DE31A6">
        <w:rPr>
          <w:b/>
          <w:bCs/>
          <w:caps/>
        </w:rPr>
        <w:t>Richiesta  iNSERIMENTO albo fornitori</w:t>
      </w:r>
      <w:r>
        <w:t xml:space="preserve"> </w:t>
      </w:r>
    </w:p>
    <w:p w:rsidR="004A0E05" w:rsidRDefault="004A0E05" w:rsidP="00B71F8B"/>
    <w:p w:rsidR="004A0E05" w:rsidRDefault="004A0E05" w:rsidP="00F80027">
      <w:pPr>
        <w:spacing w:line="276" w:lineRule="auto"/>
        <w:rPr>
          <w:sz w:val="22"/>
          <w:szCs w:val="22"/>
        </w:rPr>
      </w:pPr>
      <w:r w:rsidRPr="009C1815">
        <w:rPr>
          <w:sz w:val="22"/>
          <w:szCs w:val="22"/>
        </w:rPr>
        <w:t>Il sottoscritto/a __________________________________________ nato/a il ________________</w:t>
      </w:r>
      <w:r>
        <w:rPr>
          <w:sz w:val="22"/>
          <w:szCs w:val="22"/>
        </w:rPr>
        <w:t>____</w:t>
      </w:r>
      <w:r w:rsidRPr="009C1815">
        <w:rPr>
          <w:sz w:val="22"/>
          <w:szCs w:val="22"/>
        </w:rPr>
        <w:t xml:space="preserve"> </w:t>
      </w:r>
    </w:p>
    <w:p w:rsidR="004A0E05" w:rsidRDefault="004A0E05" w:rsidP="00F80027">
      <w:pPr>
        <w:spacing w:line="276" w:lineRule="auto"/>
        <w:rPr>
          <w:sz w:val="22"/>
          <w:szCs w:val="22"/>
        </w:rPr>
      </w:pPr>
      <w:r w:rsidRPr="009C1815">
        <w:rPr>
          <w:sz w:val="22"/>
          <w:szCs w:val="22"/>
        </w:rPr>
        <w:t>a ________________________________ prov.(_____)</w:t>
      </w:r>
      <w:r>
        <w:rPr>
          <w:sz w:val="22"/>
          <w:szCs w:val="22"/>
        </w:rPr>
        <w:t xml:space="preserve">, </w:t>
      </w:r>
      <w:r w:rsidRPr="009C1815">
        <w:rPr>
          <w:sz w:val="22"/>
          <w:szCs w:val="22"/>
        </w:rPr>
        <w:t xml:space="preserve"> in qualità di rappresentante legale/titolare dell’impresa ____________________________________________ con sede legale a ____________________________</w:t>
      </w:r>
      <w:r>
        <w:rPr>
          <w:sz w:val="22"/>
          <w:szCs w:val="22"/>
        </w:rPr>
        <w:t>__</w:t>
      </w:r>
      <w:r w:rsidRPr="009C1815">
        <w:rPr>
          <w:sz w:val="22"/>
          <w:szCs w:val="22"/>
        </w:rPr>
        <w:t xml:space="preserve"> prov. (_____</w:t>
      </w:r>
      <w:r>
        <w:rPr>
          <w:sz w:val="22"/>
          <w:szCs w:val="22"/>
        </w:rPr>
        <w:t>__</w:t>
      </w:r>
      <w:r w:rsidRPr="009C1815">
        <w:rPr>
          <w:sz w:val="22"/>
          <w:szCs w:val="22"/>
        </w:rPr>
        <w:t>) CAP __________</w:t>
      </w:r>
      <w:r>
        <w:rPr>
          <w:sz w:val="22"/>
          <w:szCs w:val="22"/>
        </w:rPr>
        <w:t>__</w:t>
      </w:r>
      <w:r w:rsidRPr="009C1815">
        <w:rPr>
          <w:sz w:val="22"/>
          <w:szCs w:val="22"/>
        </w:rPr>
        <w:t xml:space="preserve"> in via _________________________________________ n. ____</w:t>
      </w:r>
      <w:r>
        <w:rPr>
          <w:sz w:val="22"/>
          <w:szCs w:val="22"/>
        </w:rPr>
        <w:t>____</w:t>
      </w:r>
      <w:r w:rsidRPr="009C1815">
        <w:rPr>
          <w:sz w:val="22"/>
          <w:szCs w:val="22"/>
        </w:rPr>
        <w:t xml:space="preserve"> , </w:t>
      </w:r>
    </w:p>
    <w:p w:rsidR="004A0E05" w:rsidRPr="008E7F43" w:rsidRDefault="004A0E05" w:rsidP="00F80027">
      <w:pPr>
        <w:spacing w:line="276" w:lineRule="auto"/>
        <w:rPr>
          <w:sz w:val="22"/>
          <w:szCs w:val="22"/>
        </w:rPr>
      </w:pPr>
      <w:r w:rsidRPr="008E7F43">
        <w:rPr>
          <w:sz w:val="22"/>
          <w:szCs w:val="22"/>
        </w:rPr>
        <w:t>Tel._______________________, Fax n. _____________________, email______________________________ P. IVA n. ________________________ C.F. __________________________ , matricola INPS_____________</w:t>
      </w:r>
    </w:p>
    <w:p w:rsidR="004A0E05" w:rsidRPr="008E7F43" w:rsidRDefault="004A0E05" w:rsidP="00F80027">
      <w:pPr>
        <w:rPr>
          <w:sz w:val="22"/>
          <w:szCs w:val="22"/>
        </w:rPr>
      </w:pPr>
    </w:p>
    <w:p w:rsidR="004A0E05" w:rsidRDefault="004A0E05" w:rsidP="00C70739">
      <w:pPr>
        <w:jc w:val="center"/>
        <w:rPr>
          <w:sz w:val="22"/>
          <w:szCs w:val="22"/>
        </w:rPr>
      </w:pPr>
      <w:r w:rsidRPr="009C1815">
        <w:rPr>
          <w:sz w:val="22"/>
          <w:szCs w:val="22"/>
        </w:rPr>
        <w:t>CHIEDE</w:t>
      </w:r>
    </w:p>
    <w:p w:rsidR="004A0E05" w:rsidRDefault="004A0E05" w:rsidP="00B71F8B">
      <w:pPr>
        <w:rPr>
          <w:sz w:val="22"/>
          <w:szCs w:val="22"/>
        </w:rPr>
      </w:pPr>
    </w:p>
    <w:p w:rsidR="004A0E05" w:rsidRDefault="004A0E05" w:rsidP="00C70739">
      <w:pPr>
        <w:jc w:val="both"/>
        <w:rPr>
          <w:sz w:val="22"/>
          <w:szCs w:val="22"/>
        </w:rPr>
      </w:pPr>
      <w:r w:rsidRPr="009C1815">
        <w:rPr>
          <w:sz w:val="22"/>
          <w:szCs w:val="22"/>
        </w:rPr>
        <w:t xml:space="preserve">di essere iscritto all’Albo </w:t>
      </w:r>
      <w:r>
        <w:rPr>
          <w:sz w:val="22"/>
          <w:szCs w:val="22"/>
        </w:rPr>
        <w:t>dei F</w:t>
      </w:r>
      <w:r w:rsidRPr="009C1815">
        <w:rPr>
          <w:sz w:val="22"/>
          <w:szCs w:val="22"/>
        </w:rPr>
        <w:t xml:space="preserve">ornitori di codesta </w:t>
      </w:r>
      <w:r>
        <w:rPr>
          <w:sz w:val="22"/>
          <w:szCs w:val="22"/>
        </w:rPr>
        <w:t xml:space="preserve">Istituzione </w:t>
      </w:r>
      <w:r w:rsidRPr="009C1815">
        <w:rPr>
          <w:sz w:val="22"/>
          <w:szCs w:val="22"/>
        </w:rPr>
        <w:t>Scola</w:t>
      </w:r>
      <w:r>
        <w:rPr>
          <w:sz w:val="22"/>
          <w:szCs w:val="22"/>
        </w:rPr>
        <w:t>stica</w:t>
      </w:r>
      <w:r w:rsidRPr="009C1815">
        <w:rPr>
          <w:sz w:val="22"/>
          <w:szCs w:val="22"/>
        </w:rPr>
        <w:t xml:space="preserve"> per le seguenti categorie </w:t>
      </w:r>
      <w:r>
        <w:rPr>
          <w:sz w:val="22"/>
          <w:szCs w:val="22"/>
        </w:rPr>
        <w:t xml:space="preserve">merceologiche </w:t>
      </w:r>
      <w:r w:rsidRPr="009C1815">
        <w:rPr>
          <w:sz w:val="22"/>
          <w:szCs w:val="22"/>
        </w:rPr>
        <w:t>di beni</w:t>
      </w:r>
      <w:r>
        <w:rPr>
          <w:sz w:val="22"/>
          <w:szCs w:val="22"/>
        </w:rPr>
        <w:t>/prodotti</w:t>
      </w:r>
      <w:r w:rsidRPr="009C1815">
        <w:rPr>
          <w:sz w:val="22"/>
          <w:szCs w:val="22"/>
        </w:rPr>
        <w:t xml:space="preserve"> e/o servizi:  </w:t>
      </w:r>
    </w:p>
    <w:p w:rsidR="004A0E05" w:rsidRDefault="004A0E05" w:rsidP="00982654">
      <w:r>
        <w:t>(NOTA BENE: È possibile scegliere più categorie barrando le lettere corrispondenti)</w:t>
      </w:r>
    </w:p>
    <w:p w:rsidR="004A0E05" w:rsidRDefault="004A0E05" w:rsidP="00C70739">
      <w:pPr>
        <w:jc w:val="both"/>
        <w:rPr>
          <w:sz w:val="22"/>
          <w:szCs w:val="22"/>
        </w:rPr>
      </w:pPr>
    </w:p>
    <w:p w:rsidR="004A0E05" w:rsidRPr="00FE5E1A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E5E1A">
        <w:rPr>
          <w:sz w:val="22"/>
          <w:szCs w:val="22"/>
        </w:rPr>
        <w:t xml:space="preserve">Contratti di assistenza software e hardware per uffici di segreteria e per laboratori; </w:t>
      </w:r>
    </w:p>
    <w:p w:rsidR="004A0E05" w:rsidRPr="00FE5E1A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E5E1A">
        <w:rPr>
          <w:sz w:val="22"/>
          <w:szCs w:val="22"/>
        </w:rPr>
        <w:t>Servizi manutenzione macchine e attrezzature per ufficio, HW e SW;</w:t>
      </w:r>
    </w:p>
    <w:p w:rsidR="004A0E05" w:rsidRPr="00FE5E1A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E5E1A">
        <w:rPr>
          <w:sz w:val="22"/>
          <w:szCs w:val="22"/>
        </w:rPr>
        <w:t>Servizi di manutenzione e riparazione macchinari e attrezzature;</w:t>
      </w:r>
    </w:p>
    <w:p w:rsidR="004A0E05" w:rsidRPr="00FE5E1A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E5E1A">
        <w:rPr>
          <w:sz w:val="22"/>
          <w:szCs w:val="22"/>
        </w:rPr>
        <w:t>Servizi di agenzie di  viaggio per viaggi d’istruzione;</w:t>
      </w:r>
    </w:p>
    <w:p w:rsidR="004A0E05" w:rsidRPr="00FE5E1A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E5E1A">
        <w:rPr>
          <w:sz w:val="22"/>
          <w:szCs w:val="22"/>
        </w:rPr>
        <w:t xml:space="preserve">Servizi bancari, postali,  e assicurativi; </w:t>
      </w:r>
    </w:p>
    <w:p w:rsidR="004A0E05" w:rsidRPr="00FE5E1A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E5E1A">
        <w:rPr>
          <w:sz w:val="22"/>
          <w:szCs w:val="22"/>
        </w:rPr>
        <w:t>Servizi di telefonia fissa e mobile;</w:t>
      </w:r>
    </w:p>
    <w:p w:rsidR="004A0E05" w:rsidRDefault="004A0E05" w:rsidP="00A00D0A">
      <w:pPr>
        <w:numPr>
          <w:ilvl w:val="1"/>
          <w:numId w:val="2"/>
        </w:numPr>
        <w:spacing w:line="276" w:lineRule="auto"/>
        <w:ind w:left="709"/>
        <w:jc w:val="both"/>
        <w:rPr>
          <w:sz w:val="22"/>
          <w:szCs w:val="22"/>
        </w:rPr>
      </w:pPr>
      <w:r w:rsidRPr="00F80027">
        <w:rPr>
          <w:sz w:val="22"/>
          <w:szCs w:val="22"/>
        </w:rPr>
        <w:t>Servizi medico – sanitari</w:t>
      </w:r>
      <w:r>
        <w:rPr>
          <w:sz w:val="22"/>
          <w:szCs w:val="22"/>
        </w:rPr>
        <w:t>;</w:t>
      </w:r>
    </w:p>
    <w:p w:rsidR="004A0E05" w:rsidRPr="00F80027" w:rsidRDefault="004A0E05" w:rsidP="00A00D0A">
      <w:pPr>
        <w:numPr>
          <w:ilvl w:val="1"/>
          <w:numId w:val="2"/>
        </w:numPr>
        <w:spacing w:line="276" w:lineRule="auto"/>
        <w:ind w:left="709"/>
        <w:jc w:val="both"/>
        <w:rPr>
          <w:sz w:val="22"/>
          <w:szCs w:val="22"/>
        </w:rPr>
      </w:pPr>
      <w:r w:rsidRPr="00F80027">
        <w:rPr>
          <w:sz w:val="22"/>
          <w:szCs w:val="22"/>
        </w:rPr>
        <w:t>Servizi di ristoro, catering, distributori automatici;</w:t>
      </w:r>
    </w:p>
    <w:p w:rsidR="004A0E05" w:rsidRPr="00F80027" w:rsidRDefault="004A0E05" w:rsidP="00A00D0A">
      <w:pPr>
        <w:numPr>
          <w:ilvl w:val="1"/>
          <w:numId w:val="2"/>
        </w:numPr>
        <w:spacing w:line="276" w:lineRule="auto"/>
        <w:ind w:left="709"/>
        <w:jc w:val="both"/>
        <w:rPr>
          <w:sz w:val="22"/>
          <w:szCs w:val="22"/>
        </w:rPr>
      </w:pPr>
      <w:r w:rsidRPr="00F80027">
        <w:rPr>
          <w:sz w:val="22"/>
          <w:szCs w:val="22"/>
        </w:rPr>
        <w:t xml:space="preserve">Servizio trasporto per uscite didattiche, viaggi di istruzione; </w:t>
      </w:r>
    </w:p>
    <w:p w:rsidR="004A0E05" w:rsidRPr="00C70739" w:rsidRDefault="004A0E05" w:rsidP="00A00D0A">
      <w:pPr>
        <w:numPr>
          <w:ilvl w:val="1"/>
          <w:numId w:val="2"/>
        </w:numPr>
        <w:spacing w:line="276" w:lineRule="auto"/>
        <w:ind w:left="709"/>
        <w:jc w:val="both"/>
        <w:rPr>
          <w:sz w:val="22"/>
          <w:szCs w:val="22"/>
        </w:rPr>
      </w:pPr>
      <w:r w:rsidRPr="00C70739">
        <w:rPr>
          <w:sz w:val="22"/>
          <w:szCs w:val="22"/>
        </w:rPr>
        <w:t>Servizi di tipografia, grafica e rilegatura;</w:t>
      </w:r>
    </w:p>
    <w:p w:rsidR="004A0E05" w:rsidRDefault="004A0E05" w:rsidP="00A00D0A">
      <w:pPr>
        <w:numPr>
          <w:ilvl w:val="1"/>
          <w:numId w:val="2"/>
        </w:numPr>
        <w:spacing w:line="276" w:lineRule="auto"/>
        <w:ind w:left="709"/>
        <w:jc w:val="both"/>
        <w:rPr>
          <w:sz w:val="22"/>
          <w:szCs w:val="22"/>
        </w:rPr>
      </w:pPr>
      <w:r w:rsidRPr="00FE5E1A">
        <w:rPr>
          <w:sz w:val="22"/>
          <w:szCs w:val="22"/>
        </w:rPr>
        <w:t>Sicurezza e privacy;</w:t>
      </w:r>
    </w:p>
    <w:p w:rsidR="004A0E05" w:rsidRPr="00C70739" w:rsidRDefault="004A0E05" w:rsidP="00A00D0A">
      <w:pPr>
        <w:numPr>
          <w:ilvl w:val="1"/>
          <w:numId w:val="2"/>
        </w:numPr>
        <w:spacing w:line="276" w:lineRule="auto"/>
        <w:ind w:left="709"/>
        <w:jc w:val="both"/>
        <w:rPr>
          <w:sz w:val="22"/>
          <w:szCs w:val="22"/>
        </w:rPr>
      </w:pPr>
      <w:r w:rsidRPr="00C70739">
        <w:rPr>
          <w:sz w:val="22"/>
          <w:szCs w:val="22"/>
        </w:rPr>
        <w:t xml:space="preserve">Servizi di noleggio, assistenza e manutenzione di macchine fotocopiatrici, fax macchinari ed altri beni; </w:t>
      </w:r>
    </w:p>
    <w:p w:rsidR="004A0E05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Servizi di noleggio impianti audio, video; </w:t>
      </w:r>
    </w:p>
    <w:p w:rsidR="004A0E05" w:rsidRPr="00C70739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70739">
        <w:rPr>
          <w:sz w:val="22"/>
          <w:szCs w:val="22"/>
        </w:rPr>
        <w:t xml:space="preserve">Servizi per la qualità. </w:t>
      </w:r>
    </w:p>
    <w:p w:rsidR="004A0E05" w:rsidRPr="00E2615F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E2615F">
        <w:rPr>
          <w:sz w:val="22"/>
          <w:szCs w:val="22"/>
        </w:rPr>
        <w:t>S</w:t>
      </w:r>
      <w:r>
        <w:rPr>
          <w:sz w:val="22"/>
          <w:szCs w:val="22"/>
        </w:rPr>
        <w:t>ervizio di manutenzione impianti (</w:t>
      </w:r>
      <w:r w:rsidRPr="00E2615F">
        <w:rPr>
          <w:sz w:val="22"/>
          <w:szCs w:val="22"/>
        </w:rPr>
        <w:t>riscaldamento</w:t>
      </w:r>
      <w:r>
        <w:rPr>
          <w:sz w:val="22"/>
          <w:szCs w:val="22"/>
        </w:rPr>
        <w:t>, raffredd</w:t>
      </w:r>
      <w:r w:rsidRPr="00E2615F">
        <w:rPr>
          <w:sz w:val="22"/>
          <w:szCs w:val="22"/>
        </w:rPr>
        <w:t>ament</w:t>
      </w:r>
      <w:r>
        <w:rPr>
          <w:sz w:val="22"/>
          <w:szCs w:val="22"/>
        </w:rPr>
        <w:t xml:space="preserve">o, </w:t>
      </w:r>
      <w:r w:rsidRPr="00E2615F">
        <w:rPr>
          <w:sz w:val="22"/>
          <w:szCs w:val="22"/>
        </w:rPr>
        <w:t>impianto antincendio</w:t>
      </w:r>
      <w:r>
        <w:rPr>
          <w:sz w:val="22"/>
          <w:szCs w:val="22"/>
        </w:rPr>
        <w:t>,</w:t>
      </w:r>
      <w:r w:rsidRPr="00E2615F">
        <w:rPr>
          <w:sz w:val="22"/>
          <w:szCs w:val="22"/>
        </w:rPr>
        <w:t xml:space="preserve"> reti telefoniche</w:t>
      </w:r>
      <w:r>
        <w:rPr>
          <w:sz w:val="22"/>
          <w:szCs w:val="22"/>
        </w:rPr>
        <w:t>, ascensori)</w:t>
      </w:r>
      <w:r w:rsidRPr="00E2615F">
        <w:rPr>
          <w:sz w:val="22"/>
          <w:szCs w:val="22"/>
        </w:rPr>
        <w:t xml:space="preserve">; </w:t>
      </w:r>
    </w:p>
    <w:p w:rsidR="004A0E05" w:rsidRPr="00FE5E1A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E5E1A">
        <w:rPr>
          <w:sz w:val="22"/>
          <w:szCs w:val="22"/>
        </w:rPr>
        <w:t>Servizi di progettazione, incarichi di direzione lavori e contabilità,incarichi di collaudo tecnico-amministrativo,incarichi di collaudo statico;</w:t>
      </w:r>
    </w:p>
    <w:p w:rsidR="004A0E05" w:rsidRPr="00FE5E1A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818F1">
        <w:rPr>
          <w:sz w:val="22"/>
          <w:szCs w:val="22"/>
        </w:rPr>
        <w:t>ESPERTI ESTERNI PER AMPLIAMENTO OFFERTA FORMAT</w:t>
      </w:r>
      <w:r w:rsidRPr="00FE5E1A">
        <w:rPr>
          <w:sz w:val="22"/>
          <w:szCs w:val="22"/>
        </w:rPr>
        <w:t>IVA:</w:t>
      </w:r>
    </w:p>
    <w:p w:rsidR="004A0E05" w:rsidRPr="00E2615F" w:rsidRDefault="004A0E05" w:rsidP="00A00D0A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E5E1A">
        <w:rPr>
          <w:sz w:val="22"/>
          <w:szCs w:val="22"/>
        </w:rPr>
        <w:t>ATTIVITÀ TEATRALI, INTERVENTI PSICOLOGICI, EDUCAZIONE AMBIENTALE, INTERVENTI A FAVORE DEGLI ALUNNI STRANIERI, ATTIVITÀ SPORTIVE E MOTORIE, CERTIFICAZIONI LINGUISTICHE, CERTIFICAZIONE ECDL</w:t>
      </w:r>
    </w:p>
    <w:p w:rsidR="004A0E05" w:rsidRPr="00FE5E1A" w:rsidRDefault="004A0E05" w:rsidP="00A00D0A">
      <w:pPr>
        <w:numPr>
          <w:ilvl w:val="1"/>
          <w:numId w:val="1"/>
        </w:numPr>
        <w:spacing w:line="276" w:lineRule="auto"/>
        <w:ind w:left="709"/>
        <w:jc w:val="both"/>
        <w:rPr>
          <w:sz w:val="22"/>
          <w:szCs w:val="22"/>
        </w:rPr>
      </w:pPr>
      <w:r w:rsidRPr="00FE5E1A">
        <w:rPr>
          <w:sz w:val="22"/>
          <w:szCs w:val="22"/>
        </w:rPr>
        <w:t>Altri servizi.</w:t>
      </w:r>
    </w:p>
    <w:p w:rsidR="004A0E05" w:rsidRDefault="004A0E05" w:rsidP="00B71F8B"/>
    <w:p w:rsidR="004A0E05" w:rsidRPr="00982654" w:rsidRDefault="004A0E05" w:rsidP="00982654">
      <w:pPr>
        <w:jc w:val="center"/>
        <w:rPr>
          <w:sz w:val="22"/>
          <w:szCs w:val="22"/>
        </w:rPr>
      </w:pPr>
      <w:r w:rsidRPr="00982654">
        <w:rPr>
          <w:sz w:val="22"/>
          <w:szCs w:val="22"/>
        </w:rPr>
        <w:t>CONSAPEVOLE</w:t>
      </w:r>
    </w:p>
    <w:p w:rsidR="004A0E05" w:rsidRDefault="004A0E05" w:rsidP="00B71F8B"/>
    <w:p w:rsidR="004A0E05" w:rsidRPr="00982654" w:rsidRDefault="004A0E05" w:rsidP="00B71F8B">
      <w:pPr>
        <w:rPr>
          <w:sz w:val="22"/>
          <w:szCs w:val="22"/>
        </w:rPr>
      </w:pPr>
      <w:r w:rsidRPr="00982654">
        <w:rPr>
          <w:sz w:val="22"/>
          <w:szCs w:val="22"/>
        </w:rPr>
        <w:t>delle sanzioni penali previste in caso di dichiarazioni false e della conseguente decadenza dei benefici eventualmente conseguiti (ai sensi degli artt. 75 e 76 del D.P.R. 445/2000), sotto la propria responsabilità;</w:t>
      </w:r>
    </w:p>
    <w:p w:rsidR="004A0E05" w:rsidRDefault="004A0E05" w:rsidP="00B71F8B"/>
    <w:p w:rsidR="004A0E05" w:rsidRDefault="004A0E05" w:rsidP="00982654">
      <w:pPr>
        <w:jc w:val="center"/>
      </w:pPr>
    </w:p>
    <w:p w:rsidR="004A0E05" w:rsidRDefault="004A0E05" w:rsidP="00982654">
      <w:pPr>
        <w:jc w:val="center"/>
      </w:pPr>
    </w:p>
    <w:p w:rsidR="004A0E05" w:rsidRDefault="004A0E05" w:rsidP="00982654">
      <w:pPr>
        <w:jc w:val="center"/>
      </w:pPr>
    </w:p>
    <w:p w:rsidR="004A0E05" w:rsidRDefault="004A0E05" w:rsidP="00982654">
      <w:pPr>
        <w:jc w:val="center"/>
      </w:pPr>
      <w:r>
        <w:t>DICHIARA</w:t>
      </w:r>
    </w:p>
    <w:p w:rsidR="004A0E05" w:rsidRDefault="004A0E05" w:rsidP="00982654">
      <w:pPr>
        <w:jc w:val="center"/>
      </w:pP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>di non trovarsi in nessuna delle clausole di esclusione di cui all’art. 38, comma 1, del D.Lgs. 12/04/2006 n.163;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 xml:space="preserve">di non trovarsi in alcuna delle posizioni o condizioni ostative previste dalla vigente legislazione in materia di lotta alla delinquenza di tipo mafioso; 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 xml:space="preserve">che l’impresa è regolarmente iscritta nel Registro delle Imprese con avvenuta denuncia di inizio attività relativamente al settore per il quale si chiede l'iscrizione e che lo stesso è presente esplicitamente nell’oggetto sociale; 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 xml:space="preserve">di non trovarsi in stato di fallimento, di liquidazione, di cessazione di attività o di concordato preventivo e tale situazione non deve essersi verificata negli ultimi cinque anni; 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>di essere in regola con le disposizioni di cui alla legge 68/99 in materia di diritto al lavoro dei disabili, oppure di non essere assoggettabili alle stesse;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 xml:space="preserve">di non avere in corso procedure dirette ad irrogare misure di prevenzione della criminalità; 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>di non avere subito condanne per reati connessi all'esercizio della propria attività professionale e di non avere procedimenti penali in corso allo stesso titolo;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 xml:space="preserve">di non aver reso false dichiarazioni in merito ai requisiti e alle condizioni rilevanti per concorrere a procedure d'appalto; 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 xml:space="preserve">di essere in regola con gli obblighi concernenti le dichiarazioni ed i conseguenti adempimenti in materia di contributi sociali secondo la legislazione italiana o la legislazione dello Stato di residenza; 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 w:rsidRPr="00982654">
        <w:rPr>
          <w:sz w:val="22"/>
          <w:szCs w:val="22"/>
        </w:rPr>
        <w:t>di essere in possesso di tutti i requisiti previsti dalla legge per l'esercizio dell'attività per la quale è richiesta l'iscrizione all'albo dei fornitori</w:t>
      </w:r>
      <w:r>
        <w:rPr>
          <w:sz w:val="22"/>
          <w:szCs w:val="22"/>
        </w:rPr>
        <w:t>;</w:t>
      </w: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>
        <w:rPr>
          <w:sz w:val="22"/>
          <w:szCs w:val="22"/>
        </w:rPr>
        <w:t>di essere in possesso delle seguenti certificazioni (Qualità, Ambientale, ecc.)</w:t>
      </w:r>
    </w:p>
    <w:p w:rsidR="004A0E05" w:rsidRDefault="004A0E05" w:rsidP="00624E56">
      <w:pPr>
        <w:ind w:left="-360"/>
        <w:rPr>
          <w:sz w:val="22"/>
          <w:szCs w:val="22"/>
        </w:rPr>
      </w:pPr>
    </w:p>
    <w:p w:rsidR="004A0E05" w:rsidRDefault="004A0E05" w:rsidP="00624E56">
      <w:pPr>
        <w:ind w:left="-360"/>
        <w:rPr>
          <w:sz w:val="22"/>
          <w:szCs w:val="22"/>
        </w:rPr>
      </w:pPr>
      <w:r>
        <w:rPr>
          <w:sz w:val="22"/>
          <w:szCs w:val="22"/>
        </w:rPr>
        <w:tab/>
        <w:t>Specificare ____________________________________________________________________________</w:t>
      </w:r>
    </w:p>
    <w:p w:rsidR="004A0E05" w:rsidRDefault="004A0E05" w:rsidP="00624E56">
      <w:pPr>
        <w:ind w:left="-360"/>
        <w:rPr>
          <w:sz w:val="22"/>
          <w:szCs w:val="22"/>
        </w:rPr>
      </w:pPr>
    </w:p>
    <w:p w:rsidR="004A0E05" w:rsidRDefault="004A0E05" w:rsidP="00A00D0A">
      <w:pPr>
        <w:numPr>
          <w:ilvl w:val="2"/>
          <w:numId w:val="3"/>
        </w:numPr>
        <w:ind w:left="0"/>
        <w:rPr>
          <w:sz w:val="22"/>
          <w:szCs w:val="22"/>
        </w:rPr>
      </w:pPr>
      <w:r>
        <w:rPr>
          <w:sz w:val="22"/>
          <w:szCs w:val="22"/>
        </w:rPr>
        <w:t>che l’impresa:</w:t>
      </w:r>
    </w:p>
    <w:p w:rsidR="004A0E05" w:rsidRDefault="004A0E05" w:rsidP="00624E56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è presente</w:t>
      </w:r>
      <w:r>
        <w:rPr>
          <w:sz w:val="22"/>
          <w:szCs w:val="22"/>
        </w:rPr>
        <w:tab/>
        <w:t>su</w:t>
      </w:r>
      <w:r>
        <w:rPr>
          <w:sz w:val="22"/>
          <w:szCs w:val="22"/>
        </w:rPr>
        <w:tab/>
      </w:r>
      <w:r>
        <w:rPr>
          <w:sz w:val="22"/>
          <w:szCs w:val="22"/>
        </w:rPr>
        <w:sym w:font="Symbol" w:char="F08D"/>
      </w:r>
      <w:r>
        <w:rPr>
          <w:sz w:val="22"/>
          <w:szCs w:val="22"/>
        </w:rPr>
        <w:tab/>
        <w:t>CONSIP</w:t>
      </w:r>
      <w:r>
        <w:rPr>
          <w:sz w:val="22"/>
          <w:szCs w:val="22"/>
        </w:rPr>
        <w:tab/>
      </w:r>
      <w:r>
        <w:rPr>
          <w:sz w:val="22"/>
          <w:szCs w:val="22"/>
        </w:rPr>
        <w:sym w:font="Symbol" w:char="F08D"/>
      </w:r>
      <w:r>
        <w:rPr>
          <w:sz w:val="22"/>
          <w:szCs w:val="22"/>
        </w:rPr>
        <w:tab/>
        <w:t>MEPA;</w:t>
      </w:r>
    </w:p>
    <w:p w:rsidR="004A0E05" w:rsidRDefault="004A0E05" w:rsidP="001109D9">
      <w:pPr>
        <w:ind w:left="360"/>
        <w:rPr>
          <w:sz w:val="22"/>
          <w:szCs w:val="22"/>
        </w:rPr>
      </w:pPr>
    </w:p>
    <w:p w:rsidR="004A0E05" w:rsidRDefault="004A0E05" w:rsidP="00257A96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non è presente.</w:t>
      </w:r>
    </w:p>
    <w:p w:rsidR="004A0E05" w:rsidRDefault="004A0E05" w:rsidP="00257A96">
      <w:pPr>
        <w:rPr>
          <w:sz w:val="22"/>
          <w:szCs w:val="22"/>
        </w:rPr>
      </w:pPr>
    </w:p>
    <w:p w:rsidR="004A0E05" w:rsidRDefault="004A0E05" w:rsidP="00257A96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4A0E05" w:rsidRDefault="004A0E05" w:rsidP="00624E56">
      <w:pPr>
        <w:rPr>
          <w:sz w:val="22"/>
          <w:szCs w:val="22"/>
        </w:rPr>
      </w:pPr>
      <w:r>
        <w:rPr>
          <w:sz w:val="22"/>
          <w:szCs w:val="22"/>
        </w:rPr>
        <w:t>Inoltre</w:t>
      </w:r>
    </w:p>
    <w:p w:rsidR="004A0E05" w:rsidRDefault="004A0E05" w:rsidP="00624E56">
      <w:pPr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>Dichiara</w:t>
      </w:r>
    </w:p>
    <w:p w:rsidR="004A0E05" w:rsidRDefault="004A0E05" w:rsidP="00624E56">
      <w:pPr>
        <w:ind w:left="360"/>
        <w:jc w:val="center"/>
        <w:rPr>
          <w:sz w:val="22"/>
          <w:szCs w:val="22"/>
        </w:rPr>
      </w:pPr>
    </w:p>
    <w:p w:rsidR="004A0E05" w:rsidRDefault="004A0E05" w:rsidP="00624E56">
      <w:pPr>
        <w:ind w:left="720"/>
        <w:rPr>
          <w:sz w:val="22"/>
          <w:szCs w:val="22"/>
        </w:rPr>
      </w:pPr>
      <w:r>
        <w:rPr>
          <w:sz w:val="22"/>
          <w:szCs w:val="22"/>
        </w:rPr>
        <w:sym w:font="Symbol" w:char="F0B7"/>
      </w:r>
      <w:r>
        <w:rPr>
          <w:sz w:val="22"/>
          <w:szCs w:val="22"/>
        </w:rPr>
        <w:t xml:space="preserve"> di aver preso visione e di accettare tutte le norme del Regolamento che istituisce l’Albo fornitori dell’istituto;</w:t>
      </w:r>
    </w:p>
    <w:p w:rsidR="004A0E05" w:rsidRDefault="004A0E05" w:rsidP="00624E56">
      <w:pPr>
        <w:ind w:left="720"/>
        <w:rPr>
          <w:sz w:val="22"/>
          <w:szCs w:val="22"/>
        </w:rPr>
      </w:pPr>
      <w:r>
        <w:rPr>
          <w:sz w:val="22"/>
          <w:szCs w:val="22"/>
        </w:rPr>
        <w:sym w:font="Symbol" w:char="F0B7"/>
      </w:r>
      <w:r>
        <w:rPr>
          <w:sz w:val="22"/>
          <w:szCs w:val="22"/>
        </w:rPr>
        <w:t xml:space="preserve"> di essere informato ai sensi e per gli effetti del D. Lgs 30/06/2003 n. 196 che le finalità a cui sono destinati i dati raccolti e le modalità di trattamento ineriscono la procedura oggetto della gara, nella piena tutela dei diritti dei concorrenti e della loro riservatezza.</w:t>
      </w:r>
    </w:p>
    <w:p w:rsidR="004A0E05" w:rsidRDefault="004A0E05" w:rsidP="00624E56">
      <w:pPr>
        <w:ind w:left="360"/>
        <w:jc w:val="center"/>
        <w:rPr>
          <w:sz w:val="22"/>
          <w:szCs w:val="22"/>
        </w:rPr>
      </w:pPr>
    </w:p>
    <w:p w:rsidR="004A0E05" w:rsidRDefault="004A0E05" w:rsidP="00B71F8B">
      <w:r>
        <w:t xml:space="preserve"> </w:t>
      </w:r>
    </w:p>
    <w:p w:rsidR="004A0E05" w:rsidRPr="00624E56" w:rsidRDefault="004A0E05" w:rsidP="00B71F8B">
      <w:pPr>
        <w:rPr>
          <w:sz w:val="22"/>
          <w:szCs w:val="22"/>
        </w:rPr>
      </w:pPr>
      <w:r w:rsidRPr="00624E56">
        <w:rPr>
          <w:sz w:val="22"/>
          <w:szCs w:val="22"/>
        </w:rPr>
        <w:t>Si allega alla presente istanza la seguente documentazione:</w:t>
      </w:r>
    </w:p>
    <w:p w:rsidR="004A0E05" w:rsidRPr="00624E56" w:rsidRDefault="004A0E05" w:rsidP="00B71F8B">
      <w:pPr>
        <w:rPr>
          <w:sz w:val="22"/>
          <w:szCs w:val="22"/>
        </w:rPr>
      </w:pPr>
      <w:r w:rsidRPr="00624E56">
        <w:rPr>
          <w:sz w:val="22"/>
          <w:szCs w:val="22"/>
        </w:rPr>
        <w:t>- Fotocopia leggibile del documento di riconoscimento</w:t>
      </w:r>
      <w:r>
        <w:rPr>
          <w:sz w:val="22"/>
          <w:szCs w:val="22"/>
        </w:rPr>
        <w:t xml:space="preserve"> in corso di validità</w:t>
      </w:r>
      <w:r w:rsidRPr="00624E56">
        <w:rPr>
          <w:sz w:val="22"/>
          <w:szCs w:val="22"/>
        </w:rPr>
        <w:t xml:space="preserve">; </w:t>
      </w:r>
    </w:p>
    <w:p w:rsidR="004A0E05" w:rsidRDefault="004A0E05" w:rsidP="00B71F8B">
      <w:pPr>
        <w:rPr>
          <w:sz w:val="22"/>
          <w:szCs w:val="22"/>
        </w:rPr>
      </w:pPr>
      <w:r w:rsidRPr="00624E56">
        <w:rPr>
          <w:sz w:val="22"/>
          <w:szCs w:val="22"/>
        </w:rPr>
        <w:t xml:space="preserve">- Certificato di iscrizione CCIAA o dichiarazione sostitutiva </w:t>
      </w:r>
      <w:r>
        <w:rPr>
          <w:sz w:val="22"/>
          <w:szCs w:val="22"/>
        </w:rPr>
        <w:t xml:space="preserve">di iscrizione </w:t>
      </w:r>
      <w:r w:rsidRPr="00624E56">
        <w:rPr>
          <w:sz w:val="22"/>
          <w:szCs w:val="22"/>
        </w:rPr>
        <w:t>d</w:t>
      </w:r>
      <w:r>
        <w:rPr>
          <w:sz w:val="22"/>
          <w:szCs w:val="22"/>
        </w:rPr>
        <w:t xml:space="preserve">i data non anteriore a tre mesi dalla    </w:t>
      </w:r>
    </w:p>
    <w:p w:rsidR="004A0E05" w:rsidRPr="00624E56" w:rsidRDefault="004A0E05" w:rsidP="00B71F8B">
      <w:pPr>
        <w:rPr>
          <w:sz w:val="22"/>
          <w:szCs w:val="22"/>
        </w:rPr>
      </w:pPr>
      <w:r>
        <w:rPr>
          <w:sz w:val="22"/>
          <w:szCs w:val="22"/>
        </w:rPr>
        <w:t xml:space="preserve">   presentazione dell’istanza.</w:t>
      </w:r>
    </w:p>
    <w:p w:rsidR="004A0E05" w:rsidRDefault="004A0E05" w:rsidP="00B71F8B"/>
    <w:p w:rsidR="004A0E05" w:rsidRDefault="004A0E05" w:rsidP="00B71F8B"/>
    <w:p w:rsidR="004A0E05" w:rsidRDefault="004A0E05" w:rsidP="00B71F8B"/>
    <w:p w:rsidR="004A0E05" w:rsidRDefault="004A0E05" w:rsidP="00B71F8B">
      <w:r>
        <w:t xml:space="preserve">________________, lì ____________ </w:t>
      </w:r>
      <w:r>
        <w:tab/>
      </w:r>
      <w:r>
        <w:tab/>
      </w:r>
      <w:r>
        <w:tab/>
        <w:t>Timbro e firma del Rappresentante legale/Titolare</w:t>
      </w:r>
    </w:p>
    <w:p w:rsidR="004A0E05" w:rsidRDefault="004A0E05" w:rsidP="00B71F8B"/>
    <w:p w:rsidR="004A0E05" w:rsidRDefault="004A0E05" w:rsidP="00B71F8B"/>
    <w:p w:rsidR="004A0E05" w:rsidRDefault="004A0E05" w:rsidP="00B71F8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_________________________________________ </w:t>
      </w:r>
    </w:p>
    <w:p w:rsidR="004A0E05" w:rsidRDefault="004A0E05" w:rsidP="00B71F8B"/>
    <w:p w:rsidR="004A0E05" w:rsidRDefault="004A0E05" w:rsidP="00B71F8B"/>
    <w:p w:rsidR="004A0E05" w:rsidRDefault="004A0E05" w:rsidP="00B71F8B"/>
    <w:p w:rsidR="004A0E05" w:rsidRDefault="004A0E05" w:rsidP="00B71F8B"/>
    <w:p w:rsidR="004A0E05" w:rsidRDefault="004A0E05" w:rsidP="00B71F8B"/>
    <w:sectPr w:rsidR="004A0E05" w:rsidSect="00992768">
      <w:footerReference w:type="default" r:id="rId7"/>
      <w:pgSz w:w="11906" w:h="16838" w:code="9"/>
      <w:pgMar w:top="567" w:right="1134" w:bottom="1134" w:left="902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E05" w:rsidRDefault="004A0E05" w:rsidP="005002FC">
      <w:r>
        <w:separator/>
      </w:r>
    </w:p>
  </w:endnote>
  <w:endnote w:type="continuationSeparator" w:id="0">
    <w:p w:rsidR="004A0E05" w:rsidRDefault="004A0E05" w:rsidP="0050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E05" w:rsidRDefault="004A0E05">
    <w:pPr>
      <w:pStyle w:val="Foo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4" o:spid="_x0000_s2049" type="#_x0000_t32" style="position:absolute;margin-left:7.05pt;margin-top:2.2pt;width:464.25pt;height:0;z-index:251660288;visibility:visible" strokecolor="#f2f2f2" strokeweight="3pt">
          <v:shadow color="#7f7f7f" opacity=".5" offset="1pt"/>
        </v:shape>
      </w:pict>
    </w:r>
  </w:p>
  <w:tbl>
    <w:tblPr>
      <w:tblW w:w="9723" w:type="dxa"/>
      <w:jc w:val="center"/>
      <w:tblLook w:val="00A0"/>
    </w:tblPr>
    <w:tblGrid>
      <w:gridCol w:w="2128"/>
      <w:gridCol w:w="1785"/>
      <w:gridCol w:w="1206"/>
      <w:gridCol w:w="2184"/>
      <w:gridCol w:w="2420"/>
    </w:tblGrid>
    <w:tr w:rsidR="004A0E05" w:rsidRPr="00981053">
      <w:trPr>
        <w:trHeight w:val="763"/>
        <w:jc w:val="center"/>
      </w:trPr>
      <w:tc>
        <w:tcPr>
          <w:tcW w:w="2128" w:type="dxa"/>
        </w:tcPr>
        <w:p w:rsidR="004A0E05" w:rsidRPr="00981053" w:rsidRDefault="004A0E05" w:rsidP="00913903">
          <w:pPr>
            <w:rPr>
              <w:rFonts w:ascii="Calibri" w:hAnsi="Calibri" w:cs="Calibri"/>
              <w:b/>
              <w:bCs/>
              <w:i/>
              <w:iCs/>
              <w:sz w:val="24"/>
              <w:szCs w:val="24"/>
            </w:rPr>
          </w:pPr>
          <w:r w:rsidRPr="000617F2">
            <w:rPr>
              <w:rFonts w:ascii="Calibri" w:hAnsi="Calibri" w:cs="Calibri"/>
              <w:b/>
              <w:bCs/>
              <w:i/>
              <w:iCs/>
              <w:noProof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8" o:spid="_x0000_i1030" type="#_x0000_t75" alt="ECDL_ft_rgb.gif" style="width:75.75pt;height:21.75pt;visibility:visible">
                <v:imagedata r:id="rId1" o:title=""/>
              </v:shape>
            </w:pict>
          </w:r>
        </w:p>
      </w:tc>
      <w:tc>
        <w:tcPr>
          <w:tcW w:w="0" w:type="auto"/>
        </w:tcPr>
        <w:p w:rsidR="004A0E05" w:rsidRDefault="004A0E05" w:rsidP="00913903">
          <w:pPr>
            <w:rPr>
              <w:rFonts w:ascii="Calibri" w:hAnsi="Calibri" w:cs="Calibri"/>
              <w:b/>
              <w:bCs/>
              <w:i/>
              <w:iCs/>
              <w:noProof/>
              <w:sz w:val="24"/>
              <w:szCs w:val="24"/>
            </w:rPr>
          </w:pPr>
          <w:r w:rsidRPr="000617F2">
            <w:rPr>
              <w:rFonts w:ascii="Calibri" w:hAnsi="Calibri" w:cs="Calibri"/>
              <w:b/>
              <w:bCs/>
              <w:i/>
              <w:iCs/>
              <w:noProof/>
              <w:sz w:val="24"/>
              <w:szCs w:val="24"/>
            </w:rPr>
            <w:pict>
              <v:shape id="Immagine 0" o:spid="_x0000_i1031" type="#_x0000_t75" alt="cps_sorg.png" style="width:74.25pt;height:26.25pt;visibility:visible">
                <v:imagedata r:id="rId2" o:title=""/>
              </v:shape>
            </w:pict>
          </w:r>
        </w:p>
        <w:p w:rsidR="004A0E05" w:rsidRPr="00981053" w:rsidRDefault="004A0E05" w:rsidP="00913903">
          <w:pPr>
            <w:rPr>
              <w:rFonts w:ascii="Calibri" w:hAnsi="Calibri" w:cs="Calibri"/>
              <w:b/>
              <w:bCs/>
              <w:i/>
              <w:iCs/>
              <w:sz w:val="24"/>
              <w:szCs w:val="24"/>
            </w:rPr>
          </w:pPr>
          <w:r>
            <w:rPr>
              <w:noProof/>
            </w:rPr>
            <w:pict>
              <v:group id="_x0000_s2050" style="position:absolute;margin-left:219pt;margin-top:777pt;width:54pt;height:42pt;z-index:251661312" coordorigin="11024,11245" coordsize="97,75">
                <v:shape id="_x0000_s2051" type="#_x0000_t75" style="position:absolute;left:11038;top:11259;width:65;height:41;mso-wrap-distance-left:2.88pt;mso-wrap-distance-top:2.88pt;mso-wrap-distance-right:2.88pt;mso-wrap-distance-bottom:2.88pt" o:cliptowrap="t">
                  <v:imagedata r:id="rId3" o:title="" chromakey="white"/>
                  <v:shadow color="#fefac9"/>
                  <v:path insetpenok="f"/>
                </v:shape>
                <v:shapetype id="_x0000_t146" coordsize="21600,21600" o:spt="146" adj="-11730944" path="al10800,10800,10800,10800@2@5e">
                  <v:formulas>
                    <v:f eqn="val #1"/>
                    <v:f eqn="val #0"/>
                    <v:f eqn="sum 0 0 #0"/>
                    <v:f eqn="prod #0 2 1"/>
                    <v:f eqn="sumangle @3 0 360"/>
                    <v:f eqn="if @3 @4 @3"/>
                    <v:f eqn="val 10800"/>
                    <v:f eqn="cos 10800 #0"/>
                    <v:f eqn="sin 10800 #0"/>
                    <v:f eqn="sum @7 10800 0"/>
                    <v:f eqn="sum @8 10800 0"/>
                    <v:f eqn="sum 10800 0 @8"/>
                    <v:f eqn="if #0 0 21600"/>
                  </v:formulas>
                  <v:path textpathok="t" o:connecttype="custom" o:connectlocs="@12,10800;@9,@10;@9,@11"/>
                  <v:textpath on="t" style="v-text-kern:t" fitpath="t"/>
                  <v:handles>
                    <v:h position="@6,#0" polar="10800,10800"/>
                  </v:handles>
                  <o:lock v:ext="edit" text="t" shapetype="t"/>
                </v:shapetype>
                <v:shape id="_x0000_s2052" type="#_x0000_t146" style="position:absolute;left:11024;top:11245;width:97;height:75;mso-wrap-distance-left:2.88pt;mso-wrap-distance-top:2.88pt;mso-wrap-distance-right:2.88pt;mso-wrap-distance-bottom:2.88pt" fillcolor="#36f" strokecolor="blue" strokeweight=".5pt" o:cliptowrap="t">
                  <v:shadow color="#868686"/>
                  <v:path insetpenok="f"/>
                  <v:textpath style="font-family:&quot;Verdana&quot;;font-size:9pt" fitshape="t" trim="t" string="Accredidato per l'orientamento e la formazione  "/>
                </v:shape>
              </v:group>
            </w:pict>
          </w:r>
        </w:p>
      </w:tc>
      <w:tc>
        <w:tcPr>
          <w:tcW w:w="0" w:type="auto"/>
        </w:tcPr>
        <w:p w:rsidR="004A0E05" w:rsidRPr="00981053" w:rsidRDefault="004A0E05" w:rsidP="00FF6840">
          <w:pPr>
            <w:rPr>
              <w:rFonts w:ascii="Calibri" w:hAnsi="Calibri" w:cs="Calibri"/>
              <w:sz w:val="24"/>
              <w:szCs w:val="24"/>
            </w:rPr>
          </w:pPr>
          <w:r>
            <w:rPr>
              <w:noProof/>
            </w:rPr>
            <w:pict>
              <v:group id="_x0000_s2053" style="position:absolute;margin-left:219pt;margin-top:777pt;width:54pt;height:42pt;z-index:251662336;mso-position-horizontal-relative:text;mso-position-vertical-relative:text" coordorigin="11024,11245" coordsize="97,75">
                <v:shape id="_x0000_s2054" type="#_x0000_t75" style="position:absolute;left:11038;top:11259;width:65;height:41;mso-wrap-distance-left:2.88pt;mso-wrap-distance-top:2.88pt;mso-wrap-distance-right:2.88pt;mso-wrap-distance-bottom:2.88pt" o:cliptowrap="t">
                  <v:imagedata r:id="rId3" o:title="" chromakey="white"/>
                  <v:shadow color="#fefac9"/>
                  <v:path insetpenok="f"/>
                </v:shape>
                <v:shape id="_x0000_s2055" type="#_x0000_t146" style="position:absolute;left:11024;top:11245;width:97;height:75;mso-wrap-distance-left:2.88pt;mso-wrap-distance-top:2.88pt;mso-wrap-distance-right:2.88pt;mso-wrap-distance-bottom:2.88pt" fillcolor="#36f" strokecolor="blue" strokeweight=".5pt" o:cliptowrap="t">
                  <v:shadow color="#868686"/>
                  <v:path insetpenok="f"/>
                  <v:textpath style="font-family:&quot;Verdana&quot;;font-size:9pt" fitshape="t" trim="t" string="Accredidato per l'orientamento e la formazione  "/>
                </v:shape>
              </v:group>
            </w:pict>
          </w:r>
          <w:r>
            <w:rPr>
              <w:noProof/>
            </w:rPr>
            <w:pict>
              <v:group id="_x0000_s2056" style="position:absolute;margin-left:219pt;margin-top:777pt;width:54pt;height:42pt;z-index:251663360;mso-position-horizontal-relative:text;mso-position-vertical-relative:text" coordorigin="11024,11245" coordsize="97,75">
                <v:shape id="_x0000_s2057" type="#_x0000_t75" style="position:absolute;left:11038;top:11259;width:65;height:41;mso-wrap-distance-left:2.88pt;mso-wrap-distance-top:2.88pt;mso-wrap-distance-right:2.88pt;mso-wrap-distance-bottom:2.88pt" o:cliptowrap="t">
                  <v:imagedata r:id="rId3" o:title="" chromakey="white"/>
                  <v:shadow color="#fefac9"/>
                  <v:path insetpenok="f"/>
                </v:shape>
                <v:shape id="_x0000_s2058" type="#_x0000_t146" style="position:absolute;left:11024;top:11245;width:97;height:75;mso-wrap-distance-left:2.88pt;mso-wrap-distance-top:2.88pt;mso-wrap-distance-right:2.88pt;mso-wrap-distance-bottom:2.88pt" fillcolor="#36f" strokecolor="blue" strokeweight=".5pt" o:cliptowrap="t">
                  <v:shadow color="#868686"/>
                  <v:path insetpenok="f"/>
                  <v:textpath style="font-family:&quot;Verdana&quot;;font-size:9pt" fitshape="t" trim="t" string="Accredidato per l'orientamento e la formazione  "/>
                </v:shape>
              </v:group>
            </w:pict>
          </w:r>
          <w:r>
            <w:rPr>
              <w:noProof/>
            </w:rPr>
            <w:pict>
              <v:group id="_x0000_s2059" style="position:absolute;margin-left:219pt;margin-top:777pt;width:54pt;height:42pt;z-index:251664384;mso-position-horizontal-relative:text;mso-position-vertical-relative:text" coordorigin="11024,11245" coordsize="97,75">
                <v:shape id="_x0000_s2060" type="#_x0000_t75" style="position:absolute;left:11038;top:11259;width:65;height:41;mso-wrap-distance-left:2.88pt;mso-wrap-distance-top:2.88pt;mso-wrap-distance-right:2.88pt;mso-wrap-distance-bottom:2.88pt" o:cliptowrap="t">
                  <v:imagedata r:id="rId3" o:title="" chromakey="white"/>
                  <v:shadow color="#fefac9"/>
                  <v:path insetpenok="f"/>
                </v:shape>
                <v:shape id="_x0000_s2061" type="#_x0000_t146" style="position:absolute;left:11024;top:11245;width:97;height:75;mso-wrap-distance-left:2.88pt;mso-wrap-distance-top:2.88pt;mso-wrap-distance-right:2.88pt;mso-wrap-distance-bottom:2.88pt" fillcolor="#36f" strokecolor="blue" strokeweight=".5pt" o:cliptowrap="t">
                  <v:shadow color="#868686"/>
                  <v:path insetpenok="f"/>
                  <v:textpath style="font-family:&quot;Verdana&quot;;font-size:9pt" fitshape="t" trim="t" string="Accredidato per l'orientamento e la formazione  "/>
                </v:shape>
              </v:group>
            </w:pict>
          </w:r>
          <w:r w:rsidRPr="000617F2">
            <w:rPr>
              <w:rFonts w:ascii="Calibri" w:hAnsi="Calibri" w:cs="Calibri"/>
              <w:noProof/>
              <w:sz w:val="24"/>
              <w:szCs w:val="24"/>
            </w:rPr>
            <w:pict>
              <v:shape id="Immagine 7" o:spid="_x0000_i1032" type="#_x0000_t75" alt="logo 2" style="width:46.5pt;height:37.5pt;visibility:visible">
                <v:imagedata r:id="rId4" o:title=""/>
              </v:shape>
            </w:pict>
          </w:r>
          <w:r>
            <w:rPr>
              <w:noProof/>
            </w:rPr>
            <w:pict>
              <v:group id="_x0000_s2062" style="position:absolute;margin-left:219pt;margin-top:777pt;width:54pt;height:42pt;z-index:251665408;mso-position-horizontal-relative:text;mso-position-vertical-relative:text" coordorigin="11024,11245" coordsize="97,75">
                <v:shape id="_x0000_s2063" type="#_x0000_t75" style="position:absolute;left:11038;top:11259;width:65;height:41;mso-wrap-distance-left:2.88pt;mso-wrap-distance-top:2.88pt;mso-wrap-distance-right:2.88pt;mso-wrap-distance-bottom:2.88pt" o:cliptowrap="t">
                  <v:imagedata r:id="rId3" o:title="" chromakey="white"/>
                  <v:shadow color="#fefac9"/>
                  <v:path insetpenok="f"/>
                </v:shape>
                <v:shape id="_x0000_s2064" type="#_x0000_t146" style="position:absolute;left:11024;top:11245;width:97;height:75;mso-wrap-distance-left:2.88pt;mso-wrap-distance-top:2.88pt;mso-wrap-distance-right:2.88pt;mso-wrap-distance-bottom:2.88pt" fillcolor="#36f" strokecolor="blue" strokeweight=".5pt" o:cliptowrap="t">
                  <v:shadow color="#868686"/>
                  <v:path insetpenok="f"/>
                  <v:textpath style="font-family:&quot;Verdana&quot;;font-size:9pt" fitshape="t" trim="t" string="Accredidato per l'orientamento e la formazione  "/>
                </v:shape>
              </v:group>
            </w:pict>
          </w:r>
        </w:p>
      </w:tc>
      <w:tc>
        <w:tcPr>
          <w:tcW w:w="2184" w:type="dxa"/>
        </w:tcPr>
        <w:p w:rsidR="004A0E05" w:rsidRPr="00981053" w:rsidRDefault="004A0E05" w:rsidP="00913903">
          <w:pPr>
            <w:rPr>
              <w:rFonts w:ascii="Calibri" w:hAnsi="Calibri" w:cs="Calibri"/>
              <w:b/>
              <w:bCs/>
              <w:i/>
              <w:iCs/>
              <w:sz w:val="24"/>
              <w:szCs w:val="24"/>
            </w:rPr>
          </w:pPr>
          <w:r w:rsidRPr="000617F2">
            <w:rPr>
              <w:rFonts w:ascii="Calibri" w:hAnsi="Calibri" w:cs="Calibri"/>
              <w:b/>
              <w:bCs/>
              <w:i/>
              <w:iCs/>
              <w:noProof/>
              <w:sz w:val="24"/>
              <w:szCs w:val="24"/>
            </w:rPr>
            <w:pict>
              <v:shape id="Immagine 3" o:spid="_x0000_i1033" type="#_x0000_t75" alt="trinity_logo.gif" style="width:92.25pt;height:28.5pt;visibility:visible">
                <v:imagedata r:id="rId5" o:title=""/>
              </v:shape>
            </w:pict>
          </w:r>
        </w:p>
      </w:tc>
      <w:tc>
        <w:tcPr>
          <w:tcW w:w="0" w:type="auto"/>
        </w:tcPr>
        <w:p w:rsidR="004A0E05" w:rsidRPr="00981053" w:rsidRDefault="004A0E05" w:rsidP="00913903">
          <w:pPr>
            <w:rPr>
              <w:rFonts w:ascii="Calibri" w:hAnsi="Calibri" w:cs="Calibri"/>
              <w:b/>
              <w:bCs/>
              <w:i/>
              <w:iCs/>
              <w:sz w:val="24"/>
              <w:szCs w:val="24"/>
            </w:rPr>
          </w:pPr>
          <w:r w:rsidRPr="000617F2">
            <w:rPr>
              <w:rFonts w:ascii="Calibri" w:hAnsi="Calibri" w:cs="Calibri"/>
              <w:b/>
              <w:bCs/>
              <w:i/>
              <w:iCs/>
              <w:noProof/>
              <w:sz w:val="24"/>
              <w:szCs w:val="24"/>
            </w:rPr>
            <w:pict>
              <v:shape id="_x0000_i1034" type="#_x0000_t75" alt="ISS.gif" style="width:104.25pt;height:28.5pt;visibility:visible">
                <v:imagedata r:id="rId6" o:title=""/>
              </v:shape>
            </w:pict>
          </w:r>
        </w:p>
      </w:tc>
    </w:tr>
  </w:tbl>
  <w:p w:rsidR="004A0E05" w:rsidRDefault="004A0E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E05" w:rsidRDefault="004A0E05" w:rsidP="005002FC">
      <w:r>
        <w:separator/>
      </w:r>
    </w:p>
  </w:footnote>
  <w:footnote w:type="continuationSeparator" w:id="0">
    <w:p w:rsidR="004A0E05" w:rsidRDefault="004A0E05" w:rsidP="005002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775E"/>
    <w:multiLevelType w:val="hybridMultilevel"/>
    <w:tmpl w:val="47E2FCDA"/>
    <w:lvl w:ilvl="0" w:tplc="01B6ECE4">
      <w:numFmt w:val="bullet"/>
      <w:lvlText w:val=""/>
      <w:lvlJc w:val="left"/>
      <w:pPr>
        <w:tabs>
          <w:tab w:val="num" w:pos="1425"/>
        </w:tabs>
        <w:ind w:left="1425" w:hanging="705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40D7422C"/>
    <w:multiLevelType w:val="hybridMultilevel"/>
    <w:tmpl w:val="A5A66414"/>
    <w:lvl w:ilvl="0" w:tplc="BC12A258">
      <w:start w:val="1"/>
      <w:numFmt w:val="bullet"/>
      <w:lvlText w:val="*"/>
      <w:lvlJc w:val="left"/>
      <w:pPr>
        <w:ind w:left="720" w:hanging="360"/>
      </w:pPr>
      <w:rPr>
        <w:rFonts w:ascii="Wingdings 2" w:hAnsi="Wingdings 2" w:cs="Wingdings 2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1FA2FF6"/>
    <w:multiLevelType w:val="hybridMultilevel"/>
    <w:tmpl w:val="9DFC34C8"/>
    <w:lvl w:ilvl="0" w:tplc="01B6ECE4">
      <w:numFmt w:val="bullet"/>
      <w:lvlText w:val="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36B7FA7"/>
    <w:multiLevelType w:val="hybridMultilevel"/>
    <w:tmpl w:val="D2AA4ECE"/>
    <w:lvl w:ilvl="0" w:tplc="BC12A258">
      <w:start w:val="1"/>
      <w:numFmt w:val="bullet"/>
      <w:lvlText w:val="*"/>
      <w:lvlJc w:val="left"/>
      <w:pPr>
        <w:ind w:left="720" w:hanging="360"/>
      </w:pPr>
      <w:rPr>
        <w:rFonts w:ascii="Wingdings 2" w:hAnsi="Wingdings 2" w:cs="Wingdings 2" w:hint="default"/>
      </w:rPr>
    </w:lvl>
    <w:lvl w:ilvl="1" w:tplc="BC12A258">
      <w:start w:val="1"/>
      <w:numFmt w:val="bullet"/>
      <w:lvlText w:val="*"/>
      <w:lvlJc w:val="left"/>
      <w:pPr>
        <w:ind w:left="1440" w:hanging="360"/>
      </w:pPr>
      <w:rPr>
        <w:rFonts w:ascii="Wingdings 2" w:hAnsi="Wingdings 2" w:cs="Wingdings 2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263E2C"/>
    <w:multiLevelType w:val="hybridMultilevel"/>
    <w:tmpl w:val="4B021256"/>
    <w:lvl w:ilvl="0" w:tplc="BC12A258">
      <w:start w:val="1"/>
      <w:numFmt w:val="bullet"/>
      <w:lvlText w:val="*"/>
      <w:lvlJc w:val="left"/>
      <w:pPr>
        <w:ind w:left="720" w:hanging="360"/>
      </w:pPr>
      <w:rPr>
        <w:rFonts w:ascii="Wingdings 2" w:hAnsi="Wingdings 2" w:cs="Wingdings 2" w:hint="default"/>
      </w:rPr>
    </w:lvl>
    <w:lvl w:ilvl="1" w:tplc="BC12A258">
      <w:start w:val="1"/>
      <w:numFmt w:val="bullet"/>
      <w:lvlText w:val="*"/>
      <w:lvlJc w:val="left"/>
      <w:pPr>
        <w:ind w:left="1440" w:hanging="360"/>
      </w:pPr>
      <w:rPr>
        <w:rFonts w:ascii="Wingdings 2" w:hAnsi="Wingdings 2" w:cs="Wingdings 2" w:hint="default"/>
      </w:rPr>
    </w:lvl>
    <w:lvl w:ilvl="2" w:tplc="CF14EE6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  <w:sz w:val="20"/>
        <w:szCs w:val="20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D43780F"/>
    <w:multiLevelType w:val="hybridMultilevel"/>
    <w:tmpl w:val="31F87AE4"/>
    <w:lvl w:ilvl="0" w:tplc="01B6ECE4">
      <w:numFmt w:val="bullet"/>
      <w:lvlText w:val=""/>
      <w:lvlJc w:val="left"/>
      <w:pPr>
        <w:tabs>
          <w:tab w:val="num" w:pos="1425"/>
        </w:tabs>
        <w:ind w:left="1425" w:hanging="705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drawingGridHorizontalSpacing w:val="100"/>
  <w:displayHorizontalDrawingGridEvery w:val="2"/>
  <w:doNotShadeFormData/>
  <w:characterSpacingControl w:val="doNotCompress"/>
  <w:doNotValidateAgainstSchema/>
  <w:doNotDemarcateInvalidXml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2FC"/>
    <w:rsid w:val="000077C9"/>
    <w:rsid w:val="0001273A"/>
    <w:rsid w:val="00022206"/>
    <w:rsid w:val="00027D6E"/>
    <w:rsid w:val="00030A85"/>
    <w:rsid w:val="00034CC4"/>
    <w:rsid w:val="00036F29"/>
    <w:rsid w:val="00040142"/>
    <w:rsid w:val="0004181F"/>
    <w:rsid w:val="00043CD2"/>
    <w:rsid w:val="00043E01"/>
    <w:rsid w:val="00045929"/>
    <w:rsid w:val="00055DA9"/>
    <w:rsid w:val="00057D82"/>
    <w:rsid w:val="000617F2"/>
    <w:rsid w:val="00062A13"/>
    <w:rsid w:val="00062F25"/>
    <w:rsid w:val="00066DB1"/>
    <w:rsid w:val="000744F8"/>
    <w:rsid w:val="00075BD6"/>
    <w:rsid w:val="0007685A"/>
    <w:rsid w:val="00080ED0"/>
    <w:rsid w:val="00080F4D"/>
    <w:rsid w:val="00085B54"/>
    <w:rsid w:val="0009231B"/>
    <w:rsid w:val="000A0740"/>
    <w:rsid w:val="000A1EBC"/>
    <w:rsid w:val="000A3814"/>
    <w:rsid w:val="000B1C69"/>
    <w:rsid w:val="000B268A"/>
    <w:rsid w:val="000B4944"/>
    <w:rsid w:val="000C69BB"/>
    <w:rsid w:val="000D0F53"/>
    <w:rsid w:val="000D1023"/>
    <w:rsid w:val="000D701E"/>
    <w:rsid w:val="000E06E0"/>
    <w:rsid w:val="000E0D49"/>
    <w:rsid w:val="000E286E"/>
    <w:rsid w:val="000E5D9C"/>
    <w:rsid w:val="000F1E9E"/>
    <w:rsid w:val="000F4374"/>
    <w:rsid w:val="001005F6"/>
    <w:rsid w:val="00101AC9"/>
    <w:rsid w:val="001021D0"/>
    <w:rsid w:val="00104EBC"/>
    <w:rsid w:val="001056A3"/>
    <w:rsid w:val="00106F86"/>
    <w:rsid w:val="001109D9"/>
    <w:rsid w:val="00114EE1"/>
    <w:rsid w:val="00116221"/>
    <w:rsid w:val="00120FDE"/>
    <w:rsid w:val="001220B9"/>
    <w:rsid w:val="001229C7"/>
    <w:rsid w:val="00135DB3"/>
    <w:rsid w:val="00137FA6"/>
    <w:rsid w:val="00140DCA"/>
    <w:rsid w:val="00141110"/>
    <w:rsid w:val="00145FE5"/>
    <w:rsid w:val="0014688A"/>
    <w:rsid w:val="00155C1E"/>
    <w:rsid w:val="00163499"/>
    <w:rsid w:val="00163823"/>
    <w:rsid w:val="00167CCA"/>
    <w:rsid w:val="001704C6"/>
    <w:rsid w:val="00170A3F"/>
    <w:rsid w:val="001809E9"/>
    <w:rsid w:val="00181413"/>
    <w:rsid w:val="00181CE1"/>
    <w:rsid w:val="001839DF"/>
    <w:rsid w:val="00184205"/>
    <w:rsid w:val="00193677"/>
    <w:rsid w:val="00193E78"/>
    <w:rsid w:val="0019412F"/>
    <w:rsid w:val="00194666"/>
    <w:rsid w:val="0019483A"/>
    <w:rsid w:val="00195AE3"/>
    <w:rsid w:val="00197E52"/>
    <w:rsid w:val="001A2A3B"/>
    <w:rsid w:val="001B3045"/>
    <w:rsid w:val="001C0365"/>
    <w:rsid w:val="001C10E9"/>
    <w:rsid w:val="001C280C"/>
    <w:rsid w:val="001C4D01"/>
    <w:rsid w:val="001C4E23"/>
    <w:rsid w:val="001D1939"/>
    <w:rsid w:val="001D3BA9"/>
    <w:rsid w:val="001E68AA"/>
    <w:rsid w:val="001F03BB"/>
    <w:rsid w:val="002035F8"/>
    <w:rsid w:val="00204928"/>
    <w:rsid w:val="00204E07"/>
    <w:rsid w:val="0021647B"/>
    <w:rsid w:val="00216671"/>
    <w:rsid w:val="0021768C"/>
    <w:rsid w:val="002240EF"/>
    <w:rsid w:val="002243B1"/>
    <w:rsid w:val="002274CD"/>
    <w:rsid w:val="0023064B"/>
    <w:rsid w:val="002334A6"/>
    <w:rsid w:val="00252E2D"/>
    <w:rsid w:val="0025724A"/>
    <w:rsid w:val="002577B2"/>
    <w:rsid w:val="00257A96"/>
    <w:rsid w:val="00257CCD"/>
    <w:rsid w:val="00257F35"/>
    <w:rsid w:val="00272493"/>
    <w:rsid w:val="00273CA3"/>
    <w:rsid w:val="00281166"/>
    <w:rsid w:val="00282A50"/>
    <w:rsid w:val="00284DF5"/>
    <w:rsid w:val="00287D9B"/>
    <w:rsid w:val="00294022"/>
    <w:rsid w:val="002961F1"/>
    <w:rsid w:val="002A18FA"/>
    <w:rsid w:val="002A2000"/>
    <w:rsid w:val="002A5AB0"/>
    <w:rsid w:val="002B14AF"/>
    <w:rsid w:val="002B1F64"/>
    <w:rsid w:val="002B4938"/>
    <w:rsid w:val="002D2DF8"/>
    <w:rsid w:val="002D3B54"/>
    <w:rsid w:val="002D4A6B"/>
    <w:rsid w:val="002D5496"/>
    <w:rsid w:val="002D62F3"/>
    <w:rsid w:val="002D6685"/>
    <w:rsid w:val="002E3F39"/>
    <w:rsid w:val="002F28EA"/>
    <w:rsid w:val="002F3A7F"/>
    <w:rsid w:val="002F3B52"/>
    <w:rsid w:val="002F6FF3"/>
    <w:rsid w:val="00304136"/>
    <w:rsid w:val="00306268"/>
    <w:rsid w:val="0031417E"/>
    <w:rsid w:val="0031760A"/>
    <w:rsid w:val="003208EE"/>
    <w:rsid w:val="003214AF"/>
    <w:rsid w:val="00330E41"/>
    <w:rsid w:val="00345FBB"/>
    <w:rsid w:val="00346410"/>
    <w:rsid w:val="00353003"/>
    <w:rsid w:val="00361EFB"/>
    <w:rsid w:val="003622C4"/>
    <w:rsid w:val="00363ED3"/>
    <w:rsid w:val="003654A9"/>
    <w:rsid w:val="00370480"/>
    <w:rsid w:val="00383438"/>
    <w:rsid w:val="00384CF4"/>
    <w:rsid w:val="003914B4"/>
    <w:rsid w:val="003927E1"/>
    <w:rsid w:val="003B0CD9"/>
    <w:rsid w:val="003B448D"/>
    <w:rsid w:val="003B6F0A"/>
    <w:rsid w:val="003B789D"/>
    <w:rsid w:val="003C3F41"/>
    <w:rsid w:val="003D2A5B"/>
    <w:rsid w:val="003D6727"/>
    <w:rsid w:val="003E2083"/>
    <w:rsid w:val="003F594A"/>
    <w:rsid w:val="003F6837"/>
    <w:rsid w:val="003F7F00"/>
    <w:rsid w:val="00401EFE"/>
    <w:rsid w:val="00406B5F"/>
    <w:rsid w:val="00412AAE"/>
    <w:rsid w:val="0041441D"/>
    <w:rsid w:val="00416F63"/>
    <w:rsid w:val="0043195E"/>
    <w:rsid w:val="00436FD2"/>
    <w:rsid w:val="00446475"/>
    <w:rsid w:val="00446EF2"/>
    <w:rsid w:val="00451644"/>
    <w:rsid w:val="00451B50"/>
    <w:rsid w:val="004606C1"/>
    <w:rsid w:val="004710EC"/>
    <w:rsid w:val="004753E5"/>
    <w:rsid w:val="0047675E"/>
    <w:rsid w:val="00482C1D"/>
    <w:rsid w:val="00487701"/>
    <w:rsid w:val="0049529A"/>
    <w:rsid w:val="00495C77"/>
    <w:rsid w:val="0049684F"/>
    <w:rsid w:val="004A0E05"/>
    <w:rsid w:val="004A4325"/>
    <w:rsid w:val="004A45CE"/>
    <w:rsid w:val="004A5CF3"/>
    <w:rsid w:val="004A6F11"/>
    <w:rsid w:val="004D058B"/>
    <w:rsid w:val="004D687A"/>
    <w:rsid w:val="004E780C"/>
    <w:rsid w:val="004F0389"/>
    <w:rsid w:val="004F7790"/>
    <w:rsid w:val="005002FC"/>
    <w:rsid w:val="005043D1"/>
    <w:rsid w:val="005067D6"/>
    <w:rsid w:val="0051414A"/>
    <w:rsid w:val="00515170"/>
    <w:rsid w:val="0053244D"/>
    <w:rsid w:val="00535DC1"/>
    <w:rsid w:val="0053748C"/>
    <w:rsid w:val="005454AA"/>
    <w:rsid w:val="00547230"/>
    <w:rsid w:val="0056469A"/>
    <w:rsid w:val="0056491B"/>
    <w:rsid w:val="005665A4"/>
    <w:rsid w:val="00577E51"/>
    <w:rsid w:val="00580C3F"/>
    <w:rsid w:val="00580DA2"/>
    <w:rsid w:val="00585CC8"/>
    <w:rsid w:val="00586056"/>
    <w:rsid w:val="00590CDB"/>
    <w:rsid w:val="005A205A"/>
    <w:rsid w:val="005B2733"/>
    <w:rsid w:val="005C7D20"/>
    <w:rsid w:val="005C7DE0"/>
    <w:rsid w:val="005D08FF"/>
    <w:rsid w:val="005D2352"/>
    <w:rsid w:val="005E3F3A"/>
    <w:rsid w:val="005F0C2F"/>
    <w:rsid w:val="005F10F0"/>
    <w:rsid w:val="005F16E3"/>
    <w:rsid w:val="005F22FB"/>
    <w:rsid w:val="00610BFC"/>
    <w:rsid w:val="006137D3"/>
    <w:rsid w:val="0061555F"/>
    <w:rsid w:val="00616DB8"/>
    <w:rsid w:val="00621674"/>
    <w:rsid w:val="00621938"/>
    <w:rsid w:val="00624E56"/>
    <w:rsid w:val="00627617"/>
    <w:rsid w:val="00630035"/>
    <w:rsid w:val="006336F9"/>
    <w:rsid w:val="006351D3"/>
    <w:rsid w:val="006360C9"/>
    <w:rsid w:val="006421AB"/>
    <w:rsid w:val="00651897"/>
    <w:rsid w:val="006529F8"/>
    <w:rsid w:val="006571B3"/>
    <w:rsid w:val="00657297"/>
    <w:rsid w:val="00657326"/>
    <w:rsid w:val="006612B5"/>
    <w:rsid w:val="00662355"/>
    <w:rsid w:val="0066727F"/>
    <w:rsid w:val="00672530"/>
    <w:rsid w:val="006757DA"/>
    <w:rsid w:val="00677BA8"/>
    <w:rsid w:val="00692D7C"/>
    <w:rsid w:val="0069406E"/>
    <w:rsid w:val="00697EC7"/>
    <w:rsid w:val="006A2878"/>
    <w:rsid w:val="006A2CE8"/>
    <w:rsid w:val="006A6426"/>
    <w:rsid w:val="006B442C"/>
    <w:rsid w:val="006B6E53"/>
    <w:rsid w:val="006C2D89"/>
    <w:rsid w:val="006C5D13"/>
    <w:rsid w:val="006D6662"/>
    <w:rsid w:val="006D7E63"/>
    <w:rsid w:val="006E5AF0"/>
    <w:rsid w:val="006E623C"/>
    <w:rsid w:val="006F0B39"/>
    <w:rsid w:val="006F15FA"/>
    <w:rsid w:val="006F712B"/>
    <w:rsid w:val="00702F36"/>
    <w:rsid w:val="007041EA"/>
    <w:rsid w:val="00704EDC"/>
    <w:rsid w:val="007064A0"/>
    <w:rsid w:val="007100F0"/>
    <w:rsid w:val="00712F08"/>
    <w:rsid w:val="00713DEC"/>
    <w:rsid w:val="00717788"/>
    <w:rsid w:val="007243D9"/>
    <w:rsid w:val="0072448E"/>
    <w:rsid w:val="007268F1"/>
    <w:rsid w:val="0074013F"/>
    <w:rsid w:val="007464E5"/>
    <w:rsid w:val="007519A5"/>
    <w:rsid w:val="00764EFC"/>
    <w:rsid w:val="00770346"/>
    <w:rsid w:val="00772034"/>
    <w:rsid w:val="00780127"/>
    <w:rsid w:val="00782CEE"/>
    <w:rsid w:val="007A2249"/>
    <w:rsid w:val="007B0D6C"/>
    <w:rsid w:val="007B448B"/>
    <w:rsid w:val="007B44E7"/>
    <w:rsid w:val="007C0B4E"/>
    <w:rsid w:val="007C228F"/>
    <w:rsid w:val="007C7B8A"/>
    <w:rsid w:val="007D0B83"/>
    <w:rsid w:val="007E059E"/>
    <w:rsid w:val="007E0BBE"/>
    <w:rsid w:val="007E6B4E"/>
    <w:rsid w:val="007F024B"/>
    <w:rsid w:val="007F2378"/>
    <w:rsid w:val="007F5A67"/>
    <w:rsid w:val="00800AF5"/>
    <w:rsid w:val="00817542"/>
    <w:rsid w:val="008207EE"/>
    <w:rsid w:val="0082692C"/>
    <w:rsid w:val="00834083"/>
    <w:rsid w:val="008350C9"/>
    <w:rsid w:val="00835DCA"/>
    <w:rsid w:val="00835E98"/>
    <w:rsid w:val="00840D4E"/>
    <w:rsid w:val="00841B29"/>
    <w:rsid w:val="008451FD"/>
    <w:rsid w:val="0086099D"/>
    <w:rsid w:val="008619BF"/>
    <w:rsid w:val="00864002"/>
    <w:rsid w:val="00864225"/>
    <w:rsid w:val="008645C1"/>
    <w:rsid w:val="00870070"/>
    <w:rsid w:val="00880D7C"/>
    <w:rsid w:val="00884221"/>
    <w:rsid w:val="00884457"/>
    <w:rsid w:val="008869A1"/>
    <w:rsid w:val="00893C9A"/>
    <w:rsid w:val="00896997"/>
    <w:rsid w:val="008A012E"/>
    <w:rsid w:val="008A130B"/>
    <w:rsid w:val="008A296D"/>
    <w:rsid w:val="008A3646"/>
    <w:rsid w:val="008A42DE"/>
    <w:rsid w:val="008A6449"/>
    <w:rsid w:val="008A70A7"/>
    <w:rsid w:val="008B0375"/>
    <w:rsid w:val="008B13A7"/>
    <w:rsid w:val="008B4B9A"/>
    <w:rsid w:val="008B4FDB"/>
    <w:rsid w:val="008B57DA"/>
    <w:rsid w:val="008C22B3"/>
    <w:rsid w:val="008C28E2"/>
    <w:rsid w:val="008C3F5E"/>
    <w:rsid w:val="008C5C6C"/>
    <w:rsid w:val="008D22C0"/>
    <w:rsid w:val="008D556D"/>
    <w:rsid w:val="008D5EEA"/>
    <w:rsid w:val="008E0B81"/>
    <w:rsid w:val="008E441C"/>
    <w:rsid w:val="008E4E2E"/>
    <w:rsid w:val="008E7F43"/>
    <w:rsid w:val="008F327D"/>
    <w:rsid w:val="008F3CE1"/>
    <w:rsid w:val="009040A9"/>
    <w:rsid w:val="00905CFA"/>
    <w:rsid w:val="00913903"/>
    <w:rsid w:val="009140D7"/>
    <w:rsid w:val="00914D11"/>
    <w:rsid w:val="00916415"/>
    <w:rsid w:val="00921E44"/>
    <w:rsid w:val="0092352B"/>
    <w:rsid w:val="00941D6E"/>
    <w:rsid w:val="00943CE8"/>
    <w:rsid w:val="00960BAA"/>
    <w:rsid w:val="009624DF"/>
    <w:rsid w:val="009667B9"/>
    <w:rsid w:val="00967484"/>
    <w:rsid w:val="009678F5"/>
    <w:rsid w:val="009709CD"/>
    <w:rsid w:val="00972F36"/>
    <w:rsid w:val="009737D6"/>
    <w:rsid w:val="00977509"/>
    <w:rsid w:val="00977773"/>
    <w:rsid w:val="00981053"/>
    <w:rsid w:val="00981BF8"/>
    <w:rsid w:val="00982654"/>
    <w:rsid w:val="0098308A"/>
    <w:rsid w:val="00985A2F"/>
    <w:rsid w:val="00991598"/>
    <w:rsid w:val="00992768"/>
    <w:rsid w:val="009948F9"/>
    <w:rsid w:val="009A00D9"/>
    <w:rsid w:val="009B1549"/>
    <w:rsid w:val="009B2F74"/>
    <w:rsid w:val="009C0878"/>
    <w:rsid w:val="009C1815"/>
    <w:rsid w:val="009C4437"/>
    <w:rsid w:val="009C68DF"/>
    <w:rsid w:val="009D57B0"/>
    <w:rsid w:val="009F105A"/>
    <w:rsid w:val="009F2148"/>
    <w:rsid w:val="009F24D8"/>
    <w:rsid w:val="009F7537"/>
    <w:rsid w:val="00A006E8"/>
    <w:rsid w:val="00A00B3C"/>
    <w:rsid w:val="00A00D0A"/>
    <w:rsid w:val="00A024CD"/>
    <w:rsid w:val="00A04188"/>
    <w:rsid w:val="00A07815"/>
    <w:rsid w:val="00A1409C"/>
    <w:rsid w:val="00A1775A"/>
    <w:rsid w:val="00A2545D"/>
    <w:rsid w:val="00A301BF"/>
    <w:rsid w:val="00A430FF"/>
    <w:rsid w:val="00A44C7F"/>
    <w:rsid w:val="00A54795"/>
    <w:rsid w:val="00A55729"/>
    <w:rsid w:val="00A57C9F"/>
    <w:rsid w:val="00A60A8F"/>
    <w:rsid w:val="00A7291E"/>
    <w:rsid w:val="00A83A97"/>
    <w:rsid w:val="00A83B59"/>
    <w:rsid w:val="00A92EE6"/>
    <w:rsid w:val="00A96502"/>
    <w:rsid w:val="00AA1095"/>
    <w:rsid w:val="00AA6ACE"/>
    <w:rsid w:val="00AB0A19"/>
    <w:rsid w:val="00AB0CA3"/>
    <w:rsid w:val="00AB333C"/>
    <w:rsid w:val="00AD041B"/>
    <w:rsid w:val="00AD1B99"/>
    <w:rsid w:val="00AD6855"/>
    <w:rsid w:val="00AE47E1"/>
    <w:rsid w:val="00AE52E6"/>
    <w:rsid w:val="00AE7149"/>
    <w:rsid w:val="00AF2C87"/>
    <w:rsid w:val="00AF5E29"/>
    <w:rsid w:val="00AF5FD9"/>
    <w:rsid w:val="00B068C5"/>
    <w:rsid w:val="00B07E3C"/>
    <w:rsid w:val="00B10145"/>
    <w:rsid w:val="00B158E5"/>
    <w:rsid w:val="00B22DC2"/>
    <w:rsid w:val="00B31189"/>
    <w:rsid w:val="00B339EF"/>
    <w:rsid w:val="00B413C9"/>
    <w:rsid w:val="00B41404"/>
    <w:rsid w:val="00B41F7A"/>
    <w:rsid w:val="00B42690"/>
    <w:rsid w:val="00B42F11"/>
    <w:rsid w:val="00B52EA3"/>
    <w:rsid w:val="00B57904"/>
    <w:rsid w:val="00B6173B"/>
    <w:rsid w:val="00B61B9D"/>
    <w:rsid w:val="00B61F0C"/>
    <w:rsid w:val="00B6434D"/>
    <w:rsid w:val="00B70050"/>
    <w:rsid w:val="00B71F8B"/>
    <w:rsid w:val="00B72C9B"/>
    <w:rsid w:val="00B738CF"/>
    <w:rsid w:val="00B73BEF"/>
    <w:rsid w:val="00B75F1C"/>
    <w:rsid w:val="00B82342"/>
    <w:rsid w:val="00B842A1"/>
    <w:rsid w:val="00B9029E"/>
    <w:rsid w:val="00B91236"/>
    <w:rsid w:val="00B96C93"/>
    <w:rsid w:val="00B970A3"/>
    <w:rsid w:val="00BA0A1B"/>
    <w:rsid w:val="00BA5347"/>
    <w:rsid w:val="00BB7DA5"/>
    <w:rsid w:val="00BC2588"/>
    <w:rsid w:val="00BD6E3E"/>
    <w:rsid w:val="00BD71A7"/>
    <w:rsid w:val="00BD76CC"/>
    <w:rsid w:val="00BE210C"/>
    <w:rsid w:val="00BF29F6"/>
    <w:rsid w:val="00BF40B8"/>
    <w:rsid w:val="00BF4A9D"/>
    <w:rsid w:val="00C070A3"/>
    <w:rsid w:val="00C0712F"/>
    <w:rsid w:val="00C203C1"/>
    <w:rsid w:val="00C21340"/>
    <w:rsid w:val="00C26FB7"/>
    <w:rsid w:val="00C31DDB"/>
    <w:rsid w:val="00C355B2"/>
    <w:rsid w:val="00C46D6C"/>
    <w:rsid w:val="00C50E7F"/>
    <w:rsid w:val="00C51B6D"/>
    <w:rsid w:val="00C524E6"/>
    <w:rsid w:val="00C55680"/>
    <w:rsid w:val="00C57199"/>
    <w:rsid w:val="00C608A0"/>
    <w:rsid w:val="00C617FD"/>
    <w:rsid w:val="00C701E1"/>
    <w:rsid w:val="00C70739"/>
    <w:rsid w:val="00C738FC"/>
    <w:rsid w:val="00C74ADC"/>
    <w:rsid w:val="00C818F1"/>
    <w:rsid w:val="00C83D3B"/>
    <w:rsid w:val="00C87FBE"/>
    <w:rsid w:val="00C9055E"/>
    <w:rsid w:val="00CA28F4"/>
    <w:rsid w:val="00CA30C9"/>
    <w:rsid w:val="00CA340B"/>
    <w:rsid w:val="00CA38F3"/>
    <w:rsid w:val="00CB0A11"/>
    <w:rsid w:val="00CB1F97"/>
    <w:rsid w:val="00CB3024"/>
    <w:rsid w:val="00CB786D"/>
    <w:rsid w:val="00CD1538"/>
    <w:rsid w:val="00CD29AA"/>
    <w:rsid w:val="00CD65A5"/>
    <w:rsid w:val="00CD66C4"/>
    <w:rsid w:val="00CD7F41"/>
    <w:rsid w:val="00CE09AE"/>
    <w:rsid w:val="00CE2815"/>
    <w:rsid w:val="00CF17E9"/>
    <w:rsid w:val="00D07C41"/>
    <w:rsid w:val="00D10FC6"/>
    <w:rsid w:val="00D13721"/>
    <w:rsid w:val="00D15B89"/>
    <w:rsid w:val="00D20914"/>
    <w:rsid w:val="00D25B1B"/>
    <w:rsid w:val="00D337A7"/>
    <w:rsid w:val="00D35DA7"/>
    <w:rsid w:val="00D40102"/>
    <w:rsid w:val="00D427D9"/>
    <w:rsid w:val="00D4439B"/>
    <w:rsid w:val="00D51976"/>
    <w:rsid w:val="00D5499F"/>
    <w:rsid w:val="00D55BEC"/>
    <w:rsid w:val="00D57E93"/>
    <w:rsid w:val="00D609FF"/>
    <w:rsid w:val="00D622D2"/>
    <w:rsid w:val="00D63543"/>
    <w:rsid w:val="00D656B5"/>
    <w:rsid w:val="00D66EC1"/>
    <w:rsid w:val="00D6738F"/>
    <w:rsid w:val="00D67811"/>
    <w:rsid w:val="00D7220A"/>
    <w:rsid w:val="00D74351"/>
    <w:rsid w:val="00D77AD8"/>
    <w:rsid w:val="00D80FB6"/>
    <w:rsid w:val="00D90240"/>
    <w:rsid w:val="00DB4B44"/>
    <w:rsid w:val="00DC19C9"/>
    <w:rsid w:val="00DD1985"/>
    <w:rsid w:val="00DD271B"/>
    <w:rsid w:val="00DD2A0C"/>
    <w:rsid w:val="00DD43A4"/>
    <w:rsid w:val="00DD70AD"/>
    <w:rsid w:val="00DE154E"/>
    <w:rsid w:val="00DE160F"/>
    <w:rsid w:val="00DE201F"/>
    <w:rsid w:val="00DE31A6"/>
    <w:rsid w:val="00DE3A30"/>
    <w:rsid w:val="00DE643C"/>
    <w:rsid w:val="00DF13F5"/>
    <w:rsid w:val="00DF3ECE"/>
    <w:rsid w:val="00DF7DB9"/>
    <w:rsid w:val="00E04EA9"/>
    <w:rsid w:val="00E07085"/>
    <w:rsid w:val="00E07491"/>
    <w:rsid w:val="00E12ED5"/>
    <w:rsid w:val="00E17D2B"/>
    <w:rsid w:val="00E2615F"/>
    <w:rsid w:val="00E26C5D"/>
    <w:rsid w:val="00E300F3"/>
    <w:rsid w:val="00E36724"/>
    <w:rsid w:val="00E449BD"/>
    <w:rsid w:val="00E47BA6"/>
    <w:rsid w:val="00E528CB"/>
    <w:rsid w:val="00E532E5"/>
    <w:rsid w:val="00E548D9"/>
    <w:rsid w:val="00E54FD8"/>
    <w:rsid w:val="00E55D38"/>
    <w:rsid w:val="00E6578F"/>
    <w:rsid w:val="00E6643F"/>
    <w:rsid w:val="00E704F8"/>
    <w:rsid w:val="00E71F43"/>
    <w:rsid w:val="00E73786"/>
    <w:rsid w:val="00E774B3"/>
    <w:rsid w:val="00E77D1A"/>
    <w:rsid w:val="00E838BB"/>
    <w:rsid w:val="00E83FB8"/>
    <w:rsid w:val="00E84032"/>
    <w:rsid w:val="00E867DA"/>
    <w:rsid w:val="00E87BDF"/>
    <w:rsid w:val="00E91A65"/>
    <w:rsid w:val="00E92CE8"/>
    <w:rsid w:val="00E93ED3"/>
    <w:rsid w:val="00E948EC"/>
    <w:rsid w:val="00E96BA7"/>
    <w:rsid w:val="00EB21F2"/>
    <w:rsid w:val="00EB551B"/>
    <w:rsid w:val="00EC15C6"/>
    <w:rsid w:val="00EC2400"/>
    <w:rsid w:val="00EC2491"/>
    <w:rsid w:val="00EC459A"/>
    <w:rsid w:val="00EC5A10"/>
    <w:rsid w:val="00ED603C"/>
    <w:rsid w:val="00ED67D7"/>
    <w:rsid w:val="00EE751A"/>
    <w:rsid w:val="00EF4452"/>
    <w:rsid w:val="00F07988"/>
    <w:rsid w:val="00F1755D"/>
    <w:rsid w:val="00F21B78"/>
    <w:rsid w:val="00F349F0"/>
    <w:rsid w:val="00F34DDB"/>
    <w:rsid w:val="00F41BB1"/>
    <w:rsid w:val="00F44805"/>
    <w:rsid w:val="00F44FC1"/>
    <w:rsid w:val="00F631A4"/>
    <w:rsid w:val="00F631F1"/>
    <w:rsid w:val="00F67305"/>
    <w:rsid w:val="00F74A75"/>
    <w:rsid w:val="00F80027"/>
    <w:rsid w:val="00F80B8D"/>
    <w:rsid w:val="00F82987"/>
    <w:rsid w:val="00F9026D"/>
    <w:rsid w:val="00FA327B"/>
    <w:rsid w:val="00FA6201"/>
    <w:rsid w:val="00FA6FF9"/>
    <w:rsid w:val="00FA74BD"/>
    <w:rsid w:val="00FB55A5"/>
    <w:rsid w:val="00FD07A1"/>
    <w:rsid w:val="00FD308D"/>
    <w:rsid w:val="00FD4664"/>
    <w:rsid w:val="00FD4DEC"/>
    <w:rsid w:val="00FD4E34"/>
    <w:rsid w:val="00FD6566"/>
    <w:rsid w:val="00FE01EA"/>
    <w:rsid w:val="00FE14AA"/>
    <w:rsid w:val="00FE2B9C"/>
    <w:rsid w:val="00FE2F68"/>
    <w:rsid w:val="00FE5E1A"/>
    <w:rsid w:val="00FF05E9"/>
    <w:rsid w:val="00FF6840"/>
    <w:rsid w:val="00FF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F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3F6837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Calibri" w:eastAsia="Calibri" w:hAnsi="Calibri" w:cs="Calibri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3F6837"/>
    <w:pPr>
      <w:keepNext/>
      <w:spacing w:before="240" w:after="60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F6837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3F6837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568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5568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55680"/>
    <w:rPr>
      <w:rFonts w:ascii="Cambria" w:hAnsi="Cambria" w:cs="Cambria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55680"/>
    <w:rPr>
      <w:rFonts w:ascii="Calibri" w:hAnsi="Calibri" w:cs="Calibri"/>
      <w:b/>
      <w:bCs/>
      <w:i/>
      <w:iCs/>
      <w:sz w:val="26"/>
      <w:szCs w:val="26"/>
    </w:rPr>
  </w:style>
  <w:style w:type="table" w:styleId="TableGrid">
    <w:name w:val="Table Grid"/>
    <w:basedOn w:val="TableNormal"/>
    <w:uiPriority w:val="99"/>
    <w:rsid w:val="005002F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002F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002FC"/>
    <w:rPr>
      <w:rFonts w:ascii="Times New Roman" w:hAnsi="Times New Roman" w:cs="Times New Roman"/>
      <w:sz w:val="20"/>
      <w:szCs w:val="20"/>
      <w:lang w:eastAsia="it-IT"/>
    </w:rPr>
  </w:style>
  <w:style w:type="paragraph" w:styleId="Footer">
    <w:name w:val="footer"/>
    <w:basedOn w:val="Normal"/>
    <w:link w:val="FooterChar"/>
    <w:uiPriority w:val="99"/>
    <w:rsid w:val="005002F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02FC"/>
    <w:rPr>
      <w:rFonts w:ascii="Times New Roman" w:hAnsi="Times New Roman" w:cs="Times New Roman"/>
      <w:sz w:val="20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rsid w:val="005002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02FC"/>
    <w:rPr>
      <w:rFonts w:ascii="Tahoma" w:hAnsi="Tahoma" w:cs="Tahoma"/>
      <w:sz w:val="16"/>
      <w:szCs w:val="16"/>
      <w:lang w:eastAsia="it-IT"/>
    </w:rPr>
  </w:style>
  <w:style w:type="character" w:styleId="Hyperlink">
    <w:name w:val="Hyperlink"/>
    <w:basedOn w:val="DefaultParagraphFont"/>
    <w:uiPriority w:val="99"/>
    <w:rsid w:val="00E300F3"/>
    <w:rPr>
      <w:color w:val="0000FF"/>
      <w:u w:val="single"/>
    </w:rPr>
  </w:style>
  <w:style w:type="paragraph" w:customStyle="1" w:styleId="Elencoacolori-Colore11">
    <w:name w:val="Elenco a colori - Colore 11"/>
    <w:basedOn w:val="Normal"/>
    <w:uiPriority w:val="99"/>
    <w:rsid w:val="007243D9"/>
    <w:pPr>
      <w:ind w:left="720"/>
    </w:pPr>
  </w:style>
  <w:style w:type="character" w:styleId="Strong">
    <w:name w:val="Strong"/>
    <w:basedOn w:val="DefaultParagraphFont"/>
    <w:uiPriority w:val="99"/>
    <w:qFormat/>
    <w:rsid w:val="0071778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C3F41"/>
    <w:rPr>
      <w:color w:val="808080"/>
    </w:rPr>
  </w:style>
  <w:style w:type="paragraph" w:customStyle="1" w:styleId="Default">
    <w:name w:val="Default"/>
    <w:uiPriority w:val="99"/>
    <w:rsid w:val="00D57E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itle">
    <w:name w:val="Title"/>
    <w:basedOn w:val="Normal"/>
    <w:link w:val="TitleChar1"/>
    <w:uiPriority w:val="99"/>
    <w:qFormat/>
    <w:locked/>
    <w:rsid w:val="003F6837"/>
    <w:pPr>
      <w:jc w:val="center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55680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3F6837"/>
    <w:pPr>
      <w:jc w:val="center"/>
    </w:pPr>
    <w:rPr>
      <w:rFonts w:eastAsia="Calibri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55680"/>
    <w:rPr>
      <w:rFonts w:ascii="Cambria" w:hAnsi="Cambria" w:cs="Cambria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3F6837"/>
    <w:rPr>
      <w:rFonts w:ascii="Courier New" w:eastAsia="Calibri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55680"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link w:val="PlainText"/>
    <w:uiPriority w:val="99"/>
    <w:semiHidden/>
    <w:locked/>
    <w:rsid w:val="003F6837"/>
    <w:rPr>
      <w:rFonts w:ascii="Courier New" w:hAnsi="Courier New" w:cs="Courier New"/>
      <w:lang w:val="it-IT" w:eastAsia="it-IT"/>
    </w:rPr>
  </w:style>
  <w:style w:type="character" w:customStyle="1" w:styleId="Heading1Char1">
    <w:name w:val="Heading 1 Char1"/>
    <w:link w:val="Heading1"/>
    <w:uiPriority w:val="99"/>
    <w:locked/>
    <w:rsid w:val="003F6837"/>
    <w:rPr>
      <w:sz w:val="24"/>
      <w:szCs w:val="24"/>
      <w:u w:val="single"/>
    </w:rPr>
  </w:style>
  <w:style w:type="character" w:customStyle="1" w:styleId="Heading5Char1">
    <w:name w:val="Heading 5 Char1"/>
    <w:link w:val="Heading5"/>
    <w:uiPriority w:val="99"/>
    <w:semiHidden/>
    <w:locked/>
    <w:rsid w:val="003F683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leChar1">
    <w:name w:val="Title Char1"/>
    <w:link w:val="Title"/>
    <w:uiPriority w:val="99"/>
    <w:locked/>
    <w:rsid w:val="003F6837"/>
    <w:rPr>
      <w:b/>
      <w:bCs/>
      <w:sz w:val="24"/>
      <w:szCs w:val="24"/>
    </w:rPr>
  </w:style>
  <w:style w:type="paragraph" w:styleId="BodyText3">
    <w:name w:val="Body Text 3"/>
    <w:basedOn w:val="Normal"/>
    <w:link w:val="BodyText3Char1"/>
    <w:uiPriority w:val="99"/>
    <w:rsid w:val="003F6837"/>
    <w:pPr>
      <w:spacing w:after="120"/>
    </w:pPr>
    <w:rPr>
      <w:rFonts w:ascii="Calibri" w:eastAsia="Calibri" w:hAnsi="Calibri" w:cs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55680"/>
    <w:rPr>
      <w:rFonts w:ascii="Times New Roman" w:hAnsi="Times New Roman" w:cs="Times New Roman"/>
      <w:sz w:val="16"/>
      <w:szCs w:val="16"/>
    </w:rPr>
  </w:style>
  <w:style w:type="character" w:customStyle="1" w:styleId="BodyText3Char1">
    <w:name w:val="Body Text 3 Char1"/>
    <w:link w:val="BodyText3"/>
    <w:uiPriority w:val="99"/>
    <w:locked/>
    <w:rsid w:val="003F6837"/>
    <w:rPr>
      <w:sz w:val="16"/>
      <w:szCs w:val="16"/>
    </w:rPr>
  </w:style>
  <w:style w:type="character" w:customStyle="1" w:styleId="CarattereCarattere1">
    <w:name w:val="Carattere Carattere1"/>
    <w:uiPriority w:val="99"/>
    <w:rsid w:val="003F6837"/>
    <w:rPr>
      <w:sz w:val="24"/>
      <w:szCs w:val="24"/>
    </w:rPr>
  </w:style>
  <w:style w:type="character" w:customStyle="1" w:styleId="CarattereCarattere">
    <w:name w:val="Carattere Carattere"/>
    <w:uiPriority w:val="99"/>
    <w:rsid w:val="003F6837"/>
    <w:rPr>
      <w:sz w:val="24"/>
      <w:szCs w:val="24"/>
    </w:rPr>
  </w:style>
  <w:style w:type="character" w:customStyle="1" w:styleId="Heading2Char1">
    <w:name w:val="Heading 2 Char1"/>
    <w:link w:val="Heading2"/>
    <w:uiPriority w:val="99"/>
    <w:semiHidden/>
    <w:locked/>
    <w:rsid w:val="003F6837"/>
    <w:rPr>
      <w:rFonts w:ascii="Cambria" w:hAnsi="Cambria" w:cs="Cambria"/>
      <w:b/>
      <w:bCs/>
      <w:i/>
      <w:iCs/>
      <w:sz w:val="28"/>
      <w:szCs w:val="28"/>
      <w:lang w:val="it-IT" w:eastAsia="it-IT"/>
    </w:rPr>
  </w:style>
  <w:style w:type="character" w:customStyle="1" w:styleId="Heading3Char1">
    <w:name w:val="Heading 3 Char1"/>
    <w:link w:val="Heading3"/>
    <w:uiPriority w:val="99"/>
    <w:semiHidden/>
    <w:locked/>
    <w:rsid w:val="003F6837"/>
    <w:rPr>
      <w:rFonts w:ascii="Cambria" w:hAnsi="Cambria" w:cs="Cambria"/>
      <w:b/>
      <w:bCs/>
      <w:sz w:val="26"/>
      <w:szCs w:val="26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2351</TotalTime>
  <Pages>2</Pages>
  <Words>780</Words>
  <Characters>4452</Characters>
  <Application>Microsoft Office Outlook</Application>
  <DocSecurity>0</DocSecurity>
  <Lines>0</Lines>
  <Paragraphs>0</Paragraphs>
  <ScaleCrop>false</ScaleCrop>
  <Company>G.Seguenza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Did4</cp:lastModifiedBy>
  <cp:revision>185</cp:revision>
  <cp:lastPrinted>2015-11-18T11:49:00Z</cp:lastPrinted>
  <dcterms:created xsi:type="dcterms:W3CDTF">2013-01-07T22:12:00Z</dcterms:created>
  <dcterms:modified xsi:type="dcterms:W3CDTF">2015-12-10T09:18:00Z</dcterms:modified>
</cp:coreProperties>
</file>