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CF9" w:rsidRPr="00BA5DE1" w:rsidRDefault="00DE1CF9" w:rsidP="00BA5DE1">
      <w:pPr>
        <w:autoSpaceDE w:val="0"/>
        <w:autoSpaceDN w:val="0"/>
        <w:adjustRightInd w:val="0"/>
        <w:rPr>
          <w:rFonts w:ascii="Calibri,Bold" w:hAnsi="Calibri,Bold" w:cs="Calibri,Bold"/>
          <w:b/>
          <w:bCs/>
          <w:sz w:val="22"/>
          <w:szCs w:val="22"/>
        </w:rPr>
      </w:pPr>
      <w:r w:rsidRPr="0050430C">
        <w:rPr>
          <w:rFonts w:ascii="Calibri,Bold" w:hAnsi="Calibri,Bold" w:cs="Calibri,Bold"/>
          <w:b/>
          <w:bCs/>
          <w:sz w:val="22"/>
          <w:szCs w:val="22"/>
        </w:rPr>
        <w:t xml:space="preserve">ALLEGATO A </w:t>
      </w:r>
      <w:r>
        <w:rPr>
          <w:rFonts w:ascii="Calibri,Bold" w:hAnsi="Calibri,Bold" w:cs="Calibri,Bold"/>
          <w:b/>
          <w:bCs/>
          <w:sz w:val="22"/>
          <w:szCs w:val="22"/>
        </w:rPr>
        <w:tab/>
      </w:r>
      <w:r>
        <w:rPr>
          <w:rFonts w:ascii="Calibri,Bold" w:hAnsi="Calibri,Bold" w:cs="Calibri,Bold"/>
          <w:b/>
          <w:bCs/>
          <w:sz w:val="22"/>
          <w:szCs w:val="22"/>
        </w:rPr>
        <w:tab/>
      </w:r>
      <w:r>
        <w:rPr>
          <w:rFonts w:ascii="Calibri,Bold" w:hAnsi="Calibri,Bold" w:cs="Calibri,Bold"/>
          <w:b/>
          <w:bCs/>
          <w:sz w:val="22"/>
          <w:szCs w:val="22"/>
        </w:rPr>
        <w:tab/>
      </w:r>
      <w:r>
        <w:rPr>
          <w:rFonts w:ascii="Calibri,Bold" w:hAnsi="Calibri,Bold" w:cs="Calibri,Bold"/>
          <w:b/>
          <w:bCs/>
          <w:sz w:val="22"/>
          <w:szCs w:val="22"/>
        </w:rPr>
        <w:tab/>
      </w:r>
      <w:r w:rsidRPr="00181413">
        <w:rPr>
          <w:rFonts w:ascii="Calibri" w:hAnsi="Calibri" w:cs="Calibri"/>
          <w:sz w:val="22"/>
          <w:szCs w:val="22"/>
        </w:rPr>
        <w:t>AL</w:t>
      </w:r>
      <w:r w:rsidRPr="00181413">
        <w:rPr>
          <w:rFonts w:ascii="Calibri" w:hAnsi="Calibri" w:cs="Calibri"/>
          <w:sz w:val="22"/>
          <w:szCs w:val="22"/>
        </w:rPr>
        <w:tab/>
        <w:t xml:space="preserve">DIRIGENTE SCOLASTICO </w:t>
      </w:r>
    </w:p>
    <w:p w:rsidR="00DE1CF9" w:rsidRPr="00181413" w:rsidRDefault="00DE1CF9" w:rsidP="00577E51">
      <w:pPr>
        <w:ind w:left="4956"/>
        <w:jc w:val="both"/>
        <w:rPr>
          <w:rFonts w:ascii="Calibri" w:hAnsi="Calibri" w:cs="Calibri"/>
          <w:sz w:val="22"/>
          <w:szCs w:val="22"/>
        </w:rPr>
      </w:pPr>
      <w:r w:rsidRPr="00181413">
        <w:rPr>
          <w:rFonts w:ascii="Calibri" w:hAnsi="Calibri" w:cs="Calibri"/>
          <w:sz w:val="22"/>
          <w:szCs w:val="22"/>
        </w:rPr>
        <w:t>DEL LICEO SCIENTIFICO STATALE “G. SEGUENZA”</w:t>
      </w:r>
    </w:p>
    <w:p w:rsidR="00DE1CF9" w:rsidRDefault="00DE1CF9" w:rsidP="00577E51">
      <w:pPr>
        <w:ind w:left="4248" w:firstLine="708"/>
        <w:jc w:val="both"/>
        <w:rPr>
          <w:rFonts w:ascii="Calibri" w:hAnsi="Calibri" w:cs="Calibri"/>
          <w:sz w:val="22"/>
          <w:szCs w:val="22"/>
        </w:rPr>
      </w:pPr>
      <w:r w:rsidRPr="00181413">
        <w:rPr>
          <w:rFonts w:ascii="Calibri" w:hAnsi="Calibri" w:cs="Calibri"/>
          <w:sz w:val="22"/>
          <w:szCs w:val="22"/>
        </w:rPr>
        <w:t xml:space="preserve">98122 </w:t>
      </w:r>
      <w:r>
        <w:rPr>
          <w:rFonts w:ascii="Calibri" w:hAnsi="Calibri" w:cs="Calibri"/>
          <w:sz w:val="22"/>
          <w:szCs w:val="22"/>
        </w:rPr>
        <w:t>–</w:t>
      </w:r>
      <w:r w:rsidRPr="00181413">
        <w:rPr>
          <w:rFonts w:ascii="Calibri" w:hAnsi="Calibri" w:cs="Calibri"/>
          <w:sz w:val="22"/>
          <w:szCs w:val="22"/>
        </w:rPr>
        <w:t xml:space="preserve"> </w:t>
      </w:r>
      <w:r w:rsidRPr="00170A3F">
        <w:rPr>
          <w:rFonts w:ascii="Calibri" w:hAnsi="Calibri" w:cs="Calibri"/>
          <w:sz w:val="22"/>
          <w:szCs w:val="22"/>
          <w:u w:val="single"/>
        </w:rPr>
        <w:t>MESSINA</w:t>
      </w:r>
    </w:p>
    <w:p w:rsidR="00DE1CF9" w:rsidRPr="00181413" w:rsidRDefault="00DE1CF9" w:rsidP="00294022">
      <w:pPr>
        <w:ind w:left="4248" w:firstLine="708"/>
        <w:jc w:val="both"/>
        <w:rPr>
          <w:rFonts w:ascii="Calibri" w:hAnsi="Calibri" w:cs="Calibri"/>
          <w:sz w:val="22"/>
          <w:szCs w:val="22"/>
        </w:rPr>
      </w:pPr>
    </w:p>
    <w:p w:rsidR="00DE1CF9" w:rsidRDefault="00DE1CF9" w:rsidP="000721BF">
      <w:pPr>
        <w:ind w:left="1410" w:hanging="1410"/>
        <w:jc w:val="both"/>
        <w:rPr>
          <w:rFonts w:ascii="Calibri" w:hAnsi="Calibri" w:cs="Calibri"/>
          <w:b/>
          <w:bCs/>
          <w:sz w:val="22"/>
          <w:szCs w:val="22"/>
        </w:rPr>
      </w:pPr>
      <w:r w:rsidRPr="007E059E">
        <w:rPr>
          <w:rFonts w:ascii="Calibri" w:hAnsi="Calibri" w:cs="Calibri"/>
          <w:sz w:val="22"/>
          <w:szCs w:val="22"/>
          <w:u w:val="single"/>
        </w:rPr>
        <w:t>OGGETTO</w:t>
      </w:r>
      <w:r>
        <w:rPr>
          <w:rFonts w:ascii="Calibri" w:hAnsi="Calibri" w:cs="Calibri"/>
          <w:sz w:val="22"/>
          <w:szCs w:val="22"/>
        </w:rPr>
        <w:t>: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 xml:space="preserve">DOMANDA DI PARTECIPAZIONE GARA CONVENZIONE DI CASSA TRIENNIO 2016/2018 </w:t>
      </w:r>
    </w:p>
    <w:p w:rsidR="00DE1CF9" w:rsidRPr="00F13DB4" w:rsidRDefault="00DE1CF9" w:rsidP="000721BF">
      <w:pPr>
        <w:ind w:left="1410" w:hanging="1410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 w:rsidRPr="00F13DB4">
        <w:rPr>
          <w:rFonts w:ascii="Calibri" w:hAnsi="Calibri" w:cs="Calibri"/>
          <w:b/>
          <w:bCs/>
          <w:sz w:val="22"/>
          <w:szCs w:val="22"/>
        </w:rPr>
        <w:t xml:space="preserve">CIG: </w:t>
      </w:r>
      <w:r>
        <w:rPr>
          <w:rFonts w:ascii="Calibri" w:hAnsi="Calibri" w:cs="Calibri"/>
          <w:b/>
          <w:bCs/>
          <w:sz w:val="22"/>
          <w:szCs w:val="22"/>
        </w:rPr>
        <w:t>Z8B1709980</w:t>
      </w:r>
    </w:p>
    <w:p w:rsidR="00DE1CF9" w:rsidRDefault="00DE1CF9" w:rsidP="00170A3F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 w:rsidRPr="00181413">
        <w:rPr>
          <w:rFonts w:ascii="Calibri" w:hAnsi="Calibri" w:cs="Calibri"/>
          <w:sz w:val="22"/>
          <w:szCs w:val="22"/>
        </w:rPr>
        <w:t>Il sottoscritto ___________________________, nella qualità di</w:t>
      </w:r>
      <w:r>
        <w:rPr>
          <w:rFonts w:ascii="Calibri" w:hAnsi="Calibri" w:cs="Calibri"/>
          <w:sz w:val="22"/>
          <w:szCs w:val="22"/>
        </w:rPr>
        <w:t xml:space="preserve">__________________________ dell’Istituto di credito </w:t>
      </w:r>
      <w:r w:rsidRPr="00181413">
        <w:rPr>
          <w:rFonts w:ascii="Calibri" w:hAnsi="Calibri" w:cs="Calibri"/>
          <w:sz w:val="22"/>
          <w:szCs w:val="22"/>
        </w:rPr>
        <w:t>______</w:t>
      </w:r>
      <w:r>
        <w:rPr>
          <w:rFonts w:ascii="Calibri" w:hAnsi="Calibri" w:cs="Calibri"/>
          <w:sz w:val="22"/>
          <w:szCs w:val="22"/>
        </w:rPr>
        <w:t xml:space="preserve">________________________con </w:t>
      </w:r>
      <w:r w:rsidRPr="00181413">
        <w:rPr>
          <w:rFonts w:ascii="Calibri" w:hAnsi="Calibri" w:cs="Calibri"/>
          <w:sz w:val="22"/>
          <w:szCs w:val="22"/>
        </w:rPr>
        <w:t>sede</w:t>
      </w:r>
      <w:r>
        <w:rPr>
          <w:rFonts w:ascii="Calibri" w:hAnsi="Calibri" w:cs="Calibri"/>
          <w:sz w:val="22"/>
          <w:szCs w:val="22"/>
        </w:rPr>
        <w:t xml:space="preserve"> legale</w:t>
      </w:r>
      <w:r w:rsidRPr="00181413">
        <w:rPr>
          <w:rFonts w:ascii="Calibri" w:hAnsi="Calibri" w:cs="Calibri"/>
          <w:sz w:val="22"/>
          <w:szCs w:val="22"/>
        </w:rPr>
        <w:t xml:space="preserve"> in </w:t>
      </w:r>
      <w:r>
        <w:rPr>
          <w:rFonts w:ascii="Calibri" w:hAnsi="Calibri" w:cs="Calibri"/>
          <w:sz w:val="22"/>
          <w:szCs w:val="22"/>
        </w:rPr>
        <w:t>________________(prov. ____),</w:t>
      </w:r>
    </w:p>
    <w:p w:rsidR="00DE1CF9" w:rsidRDefault="00DE1CF9" w:rsidP="00170A3F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Via ________________________________ CAP ___________ CF/Partita Iva n. _________________________ </w:t>
      </w:r>
    </w:p>
    <w:p w:rsidR="00DE1CF9" w:rsidRDefault="00DE1CF9" w:rsidP="00170A3F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Tel</w:t>
      </w:r>
      <w:r w:rsidRPr="00181413">
        <w:rPr>
          <w:rFonts w:ascii="Calibri" w:hAnsi="Calibri" w:cs="Calibri"/>
          <w:sz w:val="22"/>
          <w:szCs w:val="22"/>
        </w:rPr>
        <w:t>_________________</w:t>
      </w:r>
      <w:r>
        <w:rPr>
          <w:rFonts w:ascii="Calibri" w:hAnsi="Calibri" w:cs="Calibri"/>
          <w:sz w:val="22"/>
          <w:szCs w:val="22"/>
        </w:rPr>
        <w:t>,F</w:t>
      </w:r>
      <w:r w:rsidRPr="00181413">
        <w:rPr>
          <w:rFonts w:ascii="Calibri" w:hAnsi="Calibri" w:cs="Calibri"/>
          <w:sz w:val="22"/>
          <w:szCs w:val="22"/>
        </w:rPr>
        <w:t>ax________</w:t>
      </w:r>
      <w:r>
        <w:rPr>
          <w:rFonts w:ascii="Calibri" w:hAnsi="Calibri" w:cs="Calibri"/>
          <w:sz w:val="22"/>
          <w:szCs w:val="22"/>
        </w:rPr>
        <w:t xml:space="preserve">__________,indirizzo email/pec _______________________________ </w:t>
      </w:r>
    </w:p>
    <w:p w:rsidR="00DE1CF9" w:rsidRDefault="00DE1CF9" w:rsidP="00B72629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CHIEDE </w:t>
      </w:r>
    </w:p>
    <w:p w:rsidR="00DE1CF9" w:rsidRDefault="00DE1CF9" w:rsidP="00B72629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Di partecipare alla procedura di cui all’oggetto e a tal fine </w:t>
      </w:r>
    </w:p>
    <w:p w:rsidR="00DE1CF9" w:rsidRDefault="00DE1CF9" w:rsidP="000721BF">
      <w:pPr>
        <w:jc w:val="center"/>
        <w:rPr>
          <w:rFonts w:ascii="Calibri" w:hAnsi="Calibri" w:cs="Calibri"/>
          <w:sz w:val="22"/>
          <w:szCs w:val="22"/>
        </w:rPr>
      </w:pPr>
      <w:r w:rsidRPr="00163499">
        <w:rPr>
          <w:rFonts w:ascii="Calibri" w:hAnsi="Calibri" w:cs="Calibri"/>
          <w:sz w:val="22"/>
          <w:szCs w:val="22"/>
        </w:rPr>
        <w:t>DICHIARA</w:t>
      </w:r>
    </w:p>
    <w:p w:rsidR="00DE1CF9" w:rsidRPr="00163499" w:rsidRDefault="00DE1CF9" w:rsidP="008E18ED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sotto la sua responsabilità, </w:t>
      </w:r>
      <w:r w:rsidRPr="00163499">
        <w:rPr>
          <w:rFonts w:ascii="Calibri" w:hAnsi="Calibri" w:cs="Calibri"/>
          <w:sz w:val="22"/>
          <w:szCs w:val="22"/>
        </w:rPr>
        <w:t>ai sensi e per gli effetti degli artt.</w:t>
      </w:r>
      <w:r>
        <w:rPr>
          <w:rFonts w:ascii="Calibri" w:hAnsi="Calibri" w:cs="Calibri"/>
          <w:sz w:val="22"/>
          <w:szCs w:val="22"/>
        </w:rPr>
        <w:t xml:space="preserve"> 46 e 47 del D.P.R. 445/2000, </w:t>
      </w:r>
      <w:r w:rsidRPr="00163499">
        <w:rPr>
          <w:rFonts w:ascii="Calibri" w:hAnsi="Calibri" w:cs="Calibri"/>
          <w:sz w:val="22"/>
          <w:szCs w:val="22"/>
        </w:rPr>
        <w:t>consapevole della responsabilità civile e penale prevista dall’art. 76 dello stesso D.P.R. per le ipotesi di falsità in atti e dichiarazioni mendaci</w:t>
      </w:r>
      <w:r>
        <w:rPr>
          <w:rFonts w:ascii="Calibri" w:hAnsi="Calibri" w:cs="Calibri"/>
          <w:sz w:val="22"/>
          <w:szCs w:val="22"/>
        </w:rPr>
        <w:t>, quanto segue:</w:t>
      </w:r>
    </w:p>
    <w:p w:rsidR="00DE1CF9" w:rsidRDefault="00DE1CF9" w:rsidP="00C97A4C">
      <w:pPr>
        <w:numPr>
          <w:ilvl w:val="0"/>
          <w:numId w:val="13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di essere in possesso di tutti i requisiti di ordine generale, di idoneità professionale, di capacità tecnica ed economica previsti dalla normativa vigente; </w:t>
      </w:r>
    </w:p>
    <w:p w:rsidR="00DE1CF9" w:rsidRPr="00181413" w:rsidRDefault="00DE1CF9" w:rsidP="00C97A4C">
      <w:pPr>
        <w:numPr>
          <w:ilvl w:val="0"/>
          <w:numId w:val="13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che l’istituto di credito </w:t>
      </w:r>
      <w:r w:rsidRPr="001C6108">
        <w:rPr>
          <w:rFonts w:ascii="Calibri" w:hAnsi="Calibri" w:cs="Calibri"/>
          <w:sz w:val="22"/>
          <w:szCs w:val="22"/>
        </w:rPr>
        <w:t>è iscritt</w:t>
      </w:r>
      <w:r>
        <w:rPr>
          <w:rFonts w:ascii="Calibri" w:hAnsi="Calibri" w:cs="Calibri"/>
          <w:sz w:val="22"/>
          <w:szCs w:val="22"/>
        </w:rPr>
        <w:t>o</w:t>
      </w:r>
      <w:r w:rsidRPr="001C6108">
        <w:rPr>
          <w:rFonts w:ascii="Calibri" w:hAnsi="Calibri" w:cs="Calibri"/>
          <w:sz w:val="22"/>
          <w:szCs w:val="22"/>
        </w:rPr>
        <w:t xml:space="preserve"> nel registro delle impre</w:t>
      </w:r>
      <w:r>
        <w:rPr>
          <w:rFonts w:ascii="Calibri" w:hAnsi="Calibri" w:cs="Calibri"/>
          <w:sz w:val="22"/>
          <w:szCs w:val="22"/>
        </w:rPr>
        <w:t>se della Camera di Commercio di ___________________</w:t>
      </w:r>
      <w:r w:rsidRPr="001C6108">
        <w:rPr>
          <w:rFonts w:ascii="Calibri" w:hAnsi="Calibri" w:cs="Calibri"/>
          <w:sz w:val="22"/>
          <w:szCs w:val="22"/>
        </w:rPr>
        <w:t xml:space="preserve"> per</w:t>
      </w:r>
      <w:r>
        <w:rPr>
          <w:rFonts w:ascii="Calibri" w:hAnsi="Calibri" w:cs="Calibri"/>
          <w:sz w:val="22"/>
          <w:szCs w:val="22"/>
        </w:rPr>
        <w:t xml:space="preserve"> </w:t>
      </w:r>
      <w:r w:rsidRPr="001C6108">
        <w:rPr>
          <w:rFonts w:ascii="Calibri" w:hAnsi="Calibri" w:cs="Calibri"/>
          <w:sz w:val="22"/>
          <w:szCs w:val="22"/>
        </w:rPr>
        <w:t xml:space="preserve">l’attività </w:t>
      </w:r>
      <w:r>
        <w:rPr>
          <w:rFonts w:ascii="Calibri" w:hAnsi="Calibri" w:cs="Calibri"/>
          <w:sz w:val="22"/>
          <w:szCs w:val="22"/>
        </w:rPr>
        <w:t xml:space="preserve">_____________________, con numero di iscrizione ____________________, </w:t>
      </w:r>
      <w:r w:rsidRPr="001C6108">
        <w:rPr>
          <w:rFonts w:ascii="Calibri" w:hAnsi="Calibri" w:cs="Calibri"/>
          <w:sz w:val="22"/>
          <w:szCs w:val="22"/>
        </w:rPr>
        <w:t>data di iscrizione</w:t>
      </w:r>
      <w:r>
        <w:rPr>
          <w:rFonts w:ascii="Calibri" w:hAnsi="Calibri" w:cs="Calibri"/>
          <w:sz w:val="22"/>
          <w:szCs w:val="22"/>
        </w:rPr>
        <w:t xml:space="preserve">________________________, </w:t>
      </w:r>
      <w:r w:rsidRPr="001C6108">
        <w:rPr>
          <w:rFonts w:ascii="Calibri" w:hAnsi="Calibri" w:cs="Calibri"/>
          <w:sz w:val="22"/>
          <w:szCs w:val="22"/>
        </w:rPr>
        <w:t>forma giuridica</w:t>
      </w:r>
      <w:r>
        <w:rPr>
          <w:rFonts w:ascii="Calibri" w:hAnsi="Calibri" w:cs="Calibri"/>
          <w:sz w:val="22"/>
          <w:szCs w:val="22"/>
        </w:rPr>
        <w:t>_____________________ (</w:t>
      </w:r>
      <w:r w:rsidRPr="00357CE5">
        <w:rPr>
          <w:rFonts w:ascii="Calibri" w:hAnsi="Calibri" w:cs="Calibri"/>
          <w:b/>
          <w:bCs/>
          <w:sz w:val="22"/>
          <w:szCs w:val="22"/>
          <w:u w:val="single"/>
        </w:rPr>
        <w:t>allegare copia certificato o dichiarazione sostitutiva)</w:t>
      </w:r>
      <w:r>
        <w:rPr>
          <w:rFonts w:ascii="Calibri" w:hAnsi="Calibri" w:cs="Calibri"/>
          <w:sz w:val="22"/>
          <w:szCs w:val="22"/>
        </w:rPr>
        <w:t xml:space="preserve"> ;</w:t>
      </w:r>
    </w:p>
    <w:p w:rsidR="00DE1CF9" w:rsidRPr="00144894" w:rsidRDefault="00DE1CF9" w:rsidP="009D456D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di essere in possesso dell’</w:t>
      </w:r>
      <w:r w:rsidRPr="00144894">
        <w:rPr>
          <w:rFonts w:ascii="Calibri" w:hAnsi="Calibri" w:cs="Calibri"/>
          <w:sz w:val="22"/>
          <w:szCs w:val="22"/>
        </w:rPr>
        <w:t>abilitazione a svolgere il servizio di cassa, così come previsto dall’art. 16 del D.</w:t>
      </w:r>
      <w:r>
        <w:rPr>
          <w:rFonts w:ascii="Calibri" w:hAnsi="Calibri" w:cs="Calibri"/>
          <w:sz w:val="22"/>
          <w:szCs w:val="22"/>
        </w:rPr>
        <w:t>A</w:t>
      </w:r>
      <w:r w:rsidRPr="00144894">
        <w:rPr>
          <w:rFonts w:ascii="Calibri" w:hAnsi="Calibri" w:cs="Calibri"/>
          <w:sz w:val="22"/>
          <w:szCs w:val="22"/>
        </w:rPr>
        <w:t xml:space="preserve">. </w:t>
      </w:r>
      <w:r>
        <w:rPr>
          <w:rFonts w:ascii="Calibri" w:hAnsi="Calibri" w:cs="Calibri"/>
          <w:sz w:val="22"/>
          <w:szCs w:val="22"/>
        </w:rPr>
        <w:t>895</w:t>
      </w:r>
      <w:r w:rsidRPr="00144894">
        <w:rPr>
          <w:rFonts w:ascii="Calibri" w:hAnsi="Calibri" w:cs="Calibri"/>
          <w:sz w:val="22"/>
          <w:szCs w:val="22"/>
        </w:rPr>
        <w:t>/2001;</w:t>
      </w:r>
      <w:r w:rsidRPr="00144894">
        <w:rPr>
          <w:rFonts w:ascii="Calibri" w:hAnsi="Calibri" w:cs="Calibri"/>
          <w:sz w:val="22"/>
          <w:szCs w:val="22"/>
        </w:rPr>
        <w:tab/>
      </w:r>
    </w:p>
    <w:p w:rsidR="00DE1CF9" w:rsidRPr="00AF0FFA" w:rsidRDefault="00DE1CF9" w:rsidP="00BA5DE1">
      <w:pPr>
        <w:numPr>
          <w:ilvl w:val="0"/>
          <w:numId w:val="13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di essere in </w:t>
      </w:r>
      <w:r w:rsidRPr="00AF0FFA">
        <w:rPr>
          <w:rFonts w:ascii="Calibri" w:hAnsi="Calibri" w:cs="Calibri"/>
          <w:sz w:val="22"/>
          <w:szCs w:val="22"/>
        </w:rPr>
        <w:t>possesso dei requisiti e dell’autorizzazione a svolgere l’attività secondo quanto previsto dalla normativa vigente (D.Lgs. n. 385/93 o art. 40 della L. n. 448/98</w:t>
      </w:r>
      <w:r>
        <w:rPr>
          <w:rFonts w:ascii="Calibri" w:hAnsi="Calibri" w:cs="Calibri"/>
          <w:sz w:val="22"/>
          <w:szCs w:val="22"/>
        </w:rPr>
        <w:t>)</w:t>
      </w:r>
      <w:r w:rsidRPr="00AF0FFA">
        <w:rPr>
          <w:rFonts w:ascii="Calibri" w:hAnsi="Calibri" w:cs="Calibri"/>
          <w:sz w:val="22"/>
          <w:szCs w:val="22"/>
        </w:rPr>
        <w:t>;</w:t>
      </w:r>
    </w:p>
    <w:p w:rsidR="00DE1CF9" w:rsidRPr="00AF0FFA" w:rsidRDefault="00DE1CF9" w:rsidP="009D456D">
      <w:pPr>
        <w:numPr>
          <w:ilvl w:val="0"/>
          <w:numId w:val="1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di essere iscritto</w:t>
      </w:r>
      <w:r w:rsidRPr="00AF0FFA">
        <w:rPr>
          <w:rFonts w:ascii="Calibri" w:hAnsi="Calibri" w:cs="Calibri"/>
          <w:sz w:val="22"/>
          <w:szCs w:val="22"/>
        </w:rPr>
        <w:t xml:space="preserve"> all’Albo di cui all’art. 13 del D.Lgs. 385/1993 citato</w:t>
      </w:r>
      <w:r>
        <w:rPr>
          <w:rFonts w:ascii="Calibri" w:hAnsi="Calibri" w:cs="Calibri"/>
          <w:sz w:val="22"/>
          <w:szCs w:val="22"/>
        </w:rPr>
        <w:t>;</w:t>
      </w:r>
      <w:r w:rsidRPr="00AF0FFA">
        <w:rPr>
          <w:rFonts w:ascii="Calibri" w:hAnsi="Calibri" w:cs="Calibri"/>
          <w:sz w:val="22"/>
          <w:szCs w:val="22"/>
        </w:rPr>
        <w:t xml:space="preserve"> </w:t>
      </w:r>
    </w:p>
    <w:p w:rsidR="00DE1CF9" w:rsidRDefault="00DE1CF9" w:rsidP="008E18ED">
      <w:pPr>
        <w:numPr>
          <w:ilvl w:val="0"/>
          <w:numId w:val="13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di non presentare </w:t>
      </w:r>
      <w:r w:rsidRPr="00163499">
        <w:rPr>
          <w:rFonts w:ascii="Calibri" w:hAnsi="Calibri" w:cs="Calibri"/>
          <w:sz w:val="22"/>
          <w:szCs w:val="22"/>
        </w:rPr>
        <w:t>cause di esclusione di cui all’art. 38 lettere a), b), c), d), e), f), g), h), i), l); m), del D. Lgs. 163/2006, espressa</w:t>
      </w:r>
      <w:r>
        <w:rPr>
          <w:rFonts w:ascii="Calibri" w:hAnsi="Calibri" w:cs="Calibri"/>
          <w:sz w:val="22"/>
          <w:szCs w:val="22"/>
        </w:rPr>
        <w:t>mente riferite all’istituto di credito e a</w:t>
      </w:r>
      <w:r w:rsidRPr="00163499">
        <w:rPr>
          <w:rFonts w:ascii="Calibri" w:hAnsi="Calibri" w:cs="Calibri"/>
          <w:sz w:val="22"/>
          <w:szCs w:val="22"/>
        </w:rPr>
        <w:t xml:space="preserve"> tutti i legali rappresentanti e che </w:t>
      </w:r>
      <w:r>
        <w:rPr>
          <w:rFonts w:ascii="Calibri" w:hAnsi="Calibri" w:cs="Calibri"/>
          <w:sz w:val="22"/>
          <w:szCs w:val="22"/>
        </w:rPr>
        <w:t>l’istituto di credito</w:t>
      </w:r>
      <w:r w:rsidRPr="00163499">
        <w:rPr>
          <w:rFonts w:ascii="Calibri" w:hAnsi="Calibri" w:cs="Calibri"/>
          <w:sz w:val="22"/>
          <w:szCs w:val="22"/>
        </w:rPr>
        <w:t xml:space="preserve"> non si trova in stato di fallimento, di liquidazione, di cessazione di attività, né è stata pronunciata condanna con sentenza passata in giudicato per qualsiasi reato che incida sulla moralità </w:t>
      </w:r>
      <w:r>
        <w:rPr>
          <w:rFonts w:ascii="Calibri" w:hAnsi="Calibri" w:cs="Calibri"/>
          <w:sz w:val="22"/>
          <w:szCs w:val="22"/>
        </w:rPr>
        <w:t>professionale, o per delitti fi</w:t>
      </w:r>
      <w:r w:rsidRPr="00163499">
        <w:rPr>
          <w:rFonts w:ascii="Calibri" w:hAnsi="Calibri" w:cs="Calibri"/>
          <w:sz w:val="22"/>
          <w:szCs w:val="22"/>
        </w:rPr>
        <w:t>na</w:t>
      </w:r>
      <w:r>
        <w:rPr>
          <w:rFonts w:ascii="Calibri" w:hAnsi="Calibri" w:cs="Calibri"/>
          <w:sz w:val="22"/>
          <w:szCs w:val="22"/>
        </w:rPr>
        <w:t>n</w:t>
      </w:r>
      <w:r w:rsidRPr="00163499">
        <w:rPr>
          <w:rFonts w:ascii="Calibri" w:hAnsi="Calibri" w:cs="Calibri"/>
          <w:sz w:val="22"/>
          <w:szCs w:val="22"/>
        </w:rPr>
        <w:t>ziari;</w:t>
      </w:r>
    </w:p>
    <w:p w:rsidR="00DE1CF9" w:rsidRPr="00163499" w:rsidRDefault="00DE1CF9" w:rsidP="009D456D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144894">
        <w:rPr>
          <w:rFonts w:ascii="Calibri" w:hAnsi="Calibri" w:cs="Calibri"/>
          <w:sz w:val="22"/>
          <w:szCs w:val="22"/>
        </w:rPr>
        <w:t>Inesistenza di condanne penali ovvero procedimenti penali in corso a carico del titolare</w:t>
      </w:r>
      <w:r>
        <w:rPr>
          <w:rFonts w:ascii="Calibri" w:hAnsi="Calibri" w:cs="Calibri"/>
          <w:sz w:val="22"/>
          <w:szCs w:val="22"/>
        </w:rPr>
        <w:t xml:space="preserve"> e/o degli amministratori dell’ istituto di credito</w:t>
      </w:r>
      <w:r w:rsidRPr="00144894">
        <w:rPr>
          <w:rFonts w:ascii="Calibri" w:hAnsi="Calibri" w:cs="Calibri"/>
          <w:sz w:val="22"/>
          <w:szCs w:val="22"/>
        </w:rPr>
        <w:t>/società;</w:t>
      </w:r>
    </w:p>
    <w:p w:rsidR="00DE1CF9" w:rsidRDefault="00DE1CF9" w:rsidP="009D456D">
      <w:pPr>
        <w:numPr>
          <w:ilvl w:val="0"/>
          <w:numId w:val="13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</w:t>
      </w:r>
      <w:r w:rsidRPr="00144894">
        <w:rPr>
          <w:rFonts w:ascii="Calibri" w:hAnsi="Calibri" w:cs="Calibri"/>
          <w:sz w:val="22"/>
          <w:szCs w:val="22"/>
        </w:rPr>
        <w:t>ssenza di sanzioni o misure cautelari di cui al D.Lgs 231/01 nei confronti dell’</w:t>
      </w:r>
      <w:r>
        <w:rPr>
          <w:rFonts w:ascii="Calibri" w:hAnsi="Calibri" w:cs="Calibri"/>
          <w:sz w:val="22"/>
          <w:szCs w:val="22"/>
        </w:rPr>
        <w:t>istituto di credito</w:t>
      </w:r>
      <w:r w:rsidRPr="00144894">
        <w:rPr>
          <w:rFonts w:ascii="Calibri" w:hAnsi="Calibri" w:cs="Calibri"/>
          <w:sz w:val="22"/>
          <w:szCs w:val="22"/>
        </w:rPr>
        <w:t xml:space="preserve"> o altra sanzione che comporti il divieto di contrarre con le Pubbliche Amministrazioni;</w:t>
      </w:r>
    </w:p>
    <w:p w:rsidR="00DE1CF9" w:rsidRPr="00181413" w:rsidRDefault="00DE1CF9" w:rsidP="00C97A4C">
      <w:pPr>
        <w:numPr>
          <w:ilvl w:val="0"/>
          <w:numId w:val="13"/>
        </w:numPr>
        <w:jc w:val="both"/>
        <w:rPr>
          <w:rFonts w:ascii="Calibri" w:hAnsi="Calibri" w:cs="Calibri"/>
          <w:sz w:val="22"/>
          <w:szCs w:val="22"/>
        </w:rPr>
      </w:pPr>
      <w:r w:rsidRPr="00884D42">
        <w:rPr>
          <w:rFonts w:ascii="Calibri" w:hAnsi="Calibri" w:cs="Calibri"/>
          <w:sz w:val="22"/>
          <w:szCs w:val="22"/>
        </w:rPr>
        <w:t>di assumere a proprio carico tutti gli oneri retributivi, assicurativi e previdenziali di legge e di applicare nel trattamento economico dei propri lavoratori la retribuzione richiesta dalla legge e dai CCNL applicabili (indicare matricola INPS ___________________;</w:t>
      </w:r>
    </w:p>
    <w:p w:rsidR="00DE1CF9" w:rsidRPr="00163499" w:rsidRDefault="00DE1CF9" w:rsidP="008E18ED">
      <w:pPr>
        <w:numPr>
          <w:ilvl w:val="0"/>
          <w:numId w:val="13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Di avere espletato</w:t>
      </w:r>
      <w:r w:rsidRPr="00163499">
        <w:rPr>
          <w:rFonts w:ascii="Calibri" w:hAnsi="Calibri" w:cs="Calibri"/>
          <w:sz w:val="22"/>
          <w:szCs w:val="22"/>
        </w:rPr>
        <w:t xml:space="preserve"> tutti gli obblighi derivanti dalle norme di sicurezza e salute sul luogo di lavoro previsti dal D.Lgs 626/94 e D.L. 81/2008 e successivi aggiornamenti e in materia di protezione antinfortunistica ai sensi del D. Lgs. 547/55;</w:t>
      </w:r>
    </w:p>
    <w:p w:rsidR="00DE1CF9" w:rsidRDefault="00DE1CF9" w:rsidP="008E18ED">
      <w:pPr>
        <w:numPr>
          <w:ilvl w:val="0"/>
          <w:numId w:val="13"/>
        </w:numPr>
        <w:jc w:val="both"/>
        <w:rPr>
          <w:rFonts w:ascii="Calibri" w:hAnsi="Calibri" w:cs="Calibri"/>
          <w:sz w:val="22"/>
          <w:szCs w:val="22"/>
        </w:rPr>
      </w:pPr>
      <w:r w:rsidRPr="00163499">
        <w:rPr>
          <w:rFonts w:ascii="Calibri" w:hAnsi="Calibri" w:cs="Calibri"/>
          <w:sz w:val="22"/>
          <w:szCs w:val="22"/>
        </w:rPr>
        <w:t>Di non avere rapporti di controllo (come controllante o come controllata), ai sensi</w:t>
      </w:r>
      <w:r>
        <w:rPr>
          <w:rFonts w:ascii="Calibri" w:hAnsi="Calibri" w:cs="Calibri"/>
          <w:sz w:val="22"/>
          <w:szCs w:val="22"/>
        </w:rPr>
        <w:t xml:space="preserve"> dell’art. 2359 c.c., con altro istituto di credito partecipante alla gara;</w:t>
      </w:r>
    </w:p>
    <w:p w:rsidR="00DE1CF9" w:rsidRDefault="00DE1CF9" w:rsidP="008E18ED">
      <w:pPr>
        <w:numPr>
          <w:ilvl w:val="0"/>
          <w:numId w:val="13"/>
        </w:numPr>
        <w:jc w:val="both"/>
        <w:rPr>
          <w:rFonts w:ascii="Calibri" w:hAnsi="Calibri" w:cs="Calibri"/>
          <w:sz w:val="22"/>
          <w:szCs w:val="22"/>
        </w:rPr>
      </w:pPr>
      <w:r w:rsidRPr="006C336B">
        <w:rPr>
          <w:rFonts w:ascii="Calibri" w:hAnsi="Calibri" w:cs="Calibri"/>
          <w:b/>
          <w:bCs/>
          <w:sz w:val="22"/>
          <w:szCs w:val="22"/>
        </w:rPr>
        <w:t>Di aver preso visione, di sottoscrivere per accettazione e di obbligarsi all’osservanza di tutte le disposizioni, nessuna esclusa, previste dalla lettera di invito</w:t>
      </w:r>
      <w:r>
        <w:rPr>
          <w:rFonts w:ascii="Calibri" w:hAnsi="Calibri" w:cs="Calibri"/>
          <w:sz w:val="22"/>
          <w:szCs w:val="22"/>
        </w:rPr>
        <w:t>;</w:t>
      </w:r>
    </w:p>
    <w:p w:rsidR="00DE1CF9" w:rsidRPr="00181413" w:rsidRDefault="00DE1CF9" w:rsidP="00181413">
      <w:pPr>
        <w:numPr>
          <w:ilvl w:val="0"/>
          <w:numId w:val="13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Di assumere tutti gli obblighi di Tracciabilità dei flussi finanziari ai sensi dell’art. 3, co. 8 Legge 136/2010, </w:t>
      </w:r>
      <w:r w:rsidRPr="006718F2">
        <w:rPr>
          <w:rFonts w:ascii="Calibri" w:hAnsi="Calibri" w:cs="Calibri"/>
          <w:b/>
          <w:bCs/>
          <w:sz w:val="22"/>
          <w:szCs w:val="22"/>
          <w:u w:val="single"/>
        </w:rPr>
        <w:t>(allegare dichiarazione sostitutiva).</w:t>
      </w:r>
      <w:r>
        <w:rPr>
          <w:rFonts w:ascii="Calibri" w:hAnsi="Calibri" w:cs="Calibri"/>
          <w:sz w:val="22"/>
          <w:szCs w:val="22"/>
        </w:rPr>
        <w:t xml:space="preserve"> </w:t>
      </w:r>
    </w:p>
    <w:p w:rsidR="00DE1CF9" w:rsidRPr="00181413" w:rsidRDefault="00DE1CF9" w:rsidP="00A216A4">
      <w:pPr>
        <w:jc w:val="both"/>
        <w:rPr>
          <w:rFonts w:ascii="Calibri" w:hAnsi="Calibri" w:cs="Calibri"/>
          <w:sz w:val="22"/>
          <w:szCs w:val="22"/>
        </w:rPr>
      </w:pPr>
      <w:r w:rsidRPr="00181413">
        <w:rPr>
          <w:rFonts w:ascii="Calibri" w:hAnsi="Calibri" w:cs="Calibri"/>
          <w:sz w:val="22"/>
          <w:szCs w:val="22"/>
        </w:rPr>
        <w:t>Luogo e data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A216A4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Timbro e firma del R</w:t>
      </w:r>
      <w:r w:rsidRPr="00181413">
        <w:rPr>
          <w:rFonts w:ascii="Calibri" w:hAnsi="Calibri" w:cs="Calibri"/>
          <w:sz w:val="22"/>
          <w:szCs w:val="22"/>
        </w:rPr>
        <w:t xml:space="preserve">appr.te </w:t>
      </w:r>
      <w:r>
        <w:rPr>
          <w:rFonts w:ascii="Calibri" w:hAnsi="Calibri" w:cs="Calibri"/>
          <w:sz w:val="22"/>
          <w:szCs w:val="22"/>
        </w:rPr>
        <w:t>L</w:t>
      </w:r>
      <w:r w:rsidRPr="00181413">
        <w:rPr>
          <w:rFonts w:ascii="Calibri" w:hAnsi="Calibri" w:cs="Calibri"/>
          <w:sz w:val="22"/>
          <w:szCs w:val="22"/>
        </w:rPr>
        <w:t>egale/</w:t>
      </w:r>
      <w:r>
        <w:rPr>
          <w:rFonts w:ascii="Calibri" w:hAnsi="Calibri" w:cs="Calibri"/>
          <w:sz w:val="22"/>
          <w:szCs w:val="22"/>
        </w:rPr>
        <w:t>Procuratore</w:t>
      </w:r>
    </w:p>
    <w:p w:rsidR="00DE1CF9" w:rsidRPr="00181413" w:rsidRDefault="00DE1CF9" w:rsidP="00A216A4">
      <w:pPr>
        <w:jc w:val="both"/>
        <w:rPr>
          <w:rFonts w:ascii="Calibri" w:hAnsi="Calibri" w:cs="Calibri"/>
          <w:sz w:val="22"/>
          <w:szCs w:val="22"/>
        </w:rPr>
      </w:pPr>
      <w:r w:rsidRPr="00181413">
        <w:rPr>
          <w:rFonts w:ascii="Calibri" w:hAnsi="Calibri" w:cs="Calibri"/>
          <w:sz w:val="22"/>
          <w:szCs w:val="22"/>
        </w:rPr>
        <w:t>_________________,______</w:t>
      </w:r>
      <w:r>
        <w:rPr>
          <w:rFonts w:ascii="Calibri" w:hAnsi="Calibri" w:cs="Calibri"/>
          <w:sz w:val="22"/>
          <w:szCs w:val="22"/>
        </w:rPr>
        <w:t>_________</w:t>
      </w:r>
    </w:p>
    <w:p w:rsidR="00DE1CF9" w:rsidRDefault="00DE1CF9" w:rsidP="00181413">
      <w:pPr>
        <w:jc w:val="both"/>
        <w:rPr>
          <w:rFonts w:ascii="Calibri" w:hAnsi="Calibri" w:cs="Calibri"/>
          <w:sz w:val="22"/>
          <w:szCs w:val="22"/>
        </w:rPr>
      </w:pPr>
      <w:r w:rsidRPr="00181413">
        <w:rPr>
          <w:rFonts w:ascii="Calibri" w:hAnsi="Calibri" w:cs="Calibri"/>
          <w:sz w:val="22"/>
          <w:szCs w:val="22"/>
        </w:rPr>
        <w:tab/>
      </w:r>
      <w:r w:rsidRPr="00181413">
        <w:rPr>
          <w:rFonts w:ascii="Calibri" w:hAnsi="Calibri" w:cs="Calibri"/>
          <w:sz w:val="22"/>
          <w:szCs w:val="22"/>
        </w:rPr>
        <w:tab/>
      </w:r>
      <w:r w:rsidRPr="00181413">
        <w:rPr>
          <w:rFonts w:ascii="Calibri" w:hAnsi="Calibri" w:cs="Calibri"/>
          <w:sz w:val="22"/>
          <w:szCs w:val="22"/>
        </w:rPr>
        <w:tab/>
      </w:r>
      <w:r w:rsidRPr="00181413">
        <w:rPr>
          <w:rFonts w:ascii="Calibri" w:hAnsi="Calibri" w:cs="Calibri"/>
          <w:sz w:val="22"/>
          <w:szCs w:val="22"/>
        </w:rPr>
        <w:tab/>
      </w:r>
      <w:r w:rsidRPr="00181413">
        <w:rPr>
          <w:rFonts w:ascii="Calibri" w:hAnsi="Calibri" w:cs="Calibri"/>
          <w:sz w:val="22"/>
          <w:szCs w:val="22"/>
        </w:rPr>
        <w:tab/>
        <w:t xml:space="preserve">       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181413">
        <w:rPr>
          <w:rFonts w:ascii="Calibri" w:hAnsi="Calibri" w:cs="Calibri"/>
          <w:sz w:val="22"/>
          <w:szCs w:val="22"/>
        </w:rPr>
        <w:t xml:space="preserve">________________________________________                                              </w:t>
      </w:r>
    </w:p>
    <w:p w:rsidR="00DE1CF9" w:rsidRDefault="00DE1CF9" w:rsidP="00181413">
      <w:pPr>
        <w:jc w:val="both"/>
        <w:rPr>
          <w:rFonts w:ascii="Calibri" w:hAnsi="Calibri" w:cs="Calibri"/>
          <w:sz w:val="22"/>
          <w:szCs w:val="22"/>
        </w:rPr>
      </w:pPr>
    </w:p>
    <w:p w:rsidR="00DE1CF9" w:rsidRDefault="00DE1CF9" w:rsidP="00181413">
      <w:pPr>
        <w:jc w:val="both"/>
        <w:rPr>
          <w:rFonts w:ascii="Calibri" w:hAnsi="Calibri" w:cs="Calibri"/>
          <w:sz w:val="22"/>
          <w:szCs w:val="22"/>
        </w:rPr>
      </w:pPr>
      <w:r w:rsidRPr="00163499">
        <w:rPr>
          <w:rFonts w:ascii="Calibri" w:hAnsi="Calibri" w:cs="Calibri"/>
          <w:sz w:val="22"/>
          <w:szCs w:val="22"/>
        </w:rPr>
        <w:t>Si allega fotocopia</w:t>
      </w:r>
      <w:r>
        <w:rPr>
          <w:rFonts w:ascii="Calibri" w:hAnsi="Calibri" w:cs="Calibri"/>
          <w:sz w:val="22"/>
          <w:szCs w:val="22"/>
        </w:rPr>
        <w:t xml:space="preserve"> </w:t>
      </w:r>
      <w:r w:rsidRPr="00163499">
        <w:rPr>
          <w:rFonts w:ascii="Calibri" w:hAnsi="Calibri" w:cs="Calibri"/>
          <w:sz w:val="22"/>
          <w:szCs w:val="22"/>
        </w:rPr>
        <w:t xml:space="preserve"> leggibile d</w:t>
      </w:r>
      <w:r>
        <w:rPr>
          <w:rFonts w:ascii="Calibri" w:hAnsi="Calibri" w:cs="Calibri"/>
          <w:sz w:val="22"/>
          <w:szCs w:val="22"/>
        </w:rPr>
        <w:t>el</w:t>
      </w:r>
      <w:r w:rsidRPr="00163499">
        <w:rPr>
          <w:rFonts w:ascii="Calibri" w:hAnsi="Calibri" w:cs="Calibri"/>
          <w:sz w:val="22"/>
          <w:szCs w:val="22"/>
        </w:rPr>
        <w:t xml:space="preserve"> documento di riconoscimento</w:t>
      </w:r>
      <w:r>
        <w:rPr>
          <w:rFonts w:ascii="Calibri" w:hAnsi="Calibri" w:cs="Calibri"/>
          <w:sz w:val="22"/>
          <w:szCs w:val="22"/>
        </w:rPr>
        <w:t xml:space="preserve"> del Sig.: _______________________________</w:t>
      </w:r>
    </w:p>
    <w:sectPr w:rsidR="00DE1CF9" w:rsidSect="00BA5DE1">
      <w:footerReference w:type="default" r:id="rId7"/>
      <w:pgSz w:w="11906" w:h="16838" w:code="9"/>
      <w:pgMar w:top="284" w:right="1134" w:bottom="567" w:left="902" w:header="0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CF9" w:rsidRDefault="00DE1CF9" w:rsidP="005002FC">
      <w:r>
        <w:separator/>
      </w:r>
    </w:p>
  </w:endnote>
  <w:endnote w:type="continuationSeparator" w:id="0">
    <w:p w:rsidR="00DE1CF9" w:rsidRDefault="00DE1CF9" w:rsidP="005002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CF9" w:rsidRDefault="00DE1CF9">
    <w:pPr>
      <w:pStyle w:val="Foo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44" o:spid="_x0000_s2049" type="#_x0000_t32" style="position:absolute;margin-left:7.05pt;margin-top:2.2pt;width:464.25pt;height:0;z-index:251660288;visibility:visible" strokecolor="#f2f2f2" strokeweight="3pt">
          <v:shadow color="#7f7f7f" opacity=".5" offset="1pt"/>
        </v:shape>
      </w:pict>
    </w:r>
  </w:p>
  <w:tbl>
    <w:tblPr>
      <w:tblW w:w="9723" w:type="dxa"/>
      <w:jc w:val="center"/>
      <w:tblLook w:val="00A0"/>
    </w:tblPr>
    <w:tblGrid>
      <w:gridCol w:w="2127"/>
      <w:gridCol w:w="1804"/>
      <w:gridCol w:w="1804"/>
      <w:gridCol w:w="2184"/>
      <w:gridCol w:w="1804"/>
    </w:tblGrid>
    <w:tr w:rsidR="00DE1CF9" w:rsidRPr="00981053">
      <w:trPr>
        <w:trHeight w:val="763"/>
        <w:jc w:val="center"/>
      </w:trPr>
      <w:tc>
        <w:tcPr>
          <w:tcW w:w="2128" w:type="dxa"/>
        </w:tcPr>
        <w:p w:rsidR="00DE1CF9" w:rsidRPr="00981053" w:rsidRDefault="00DE1CF9" w:rsidP="00913903">
          <w:pPr>
            <w:rPr>
              <w:rFonts w:ascii="Calibri" w:hAnsi="Calibri" w:cs="Calibri"/>
              <w:b/>
              <w:bCs/>
              <w:i/>
              <w:iCs/>
              <w:sz w:val="24"/>
              <w:szCs w:val="24"/>
            </w:rPr>
          </w:pPr>
        </w:p>
      </w:tc>
      <w:tc>
        <w:tcPr>
          <w:tcW w:w="0" w:type="auto"/>
        </w:tcPr>
        <w:p w:rsidR="00DE1CF9" w:rsidRPr="00981053" w:rsidRDefault="00DE1CF9" w:rsidP="00913903">
          <w:pPr>
            <w:rPr>
              <w:rFonts w:ascii="Calibri" w:hAnsi="Calibri" w:cs="Calibri"/>
              <w:b/>
              <w:bCs/>
              <w:i/>
              <w:iCs/>
              <w:sz w:val="24"/>
              <w:szCs w:val="24"/>
            </w:rPr>
          </w:pPr>
        </w:p>
      </w:tc>
      <w:tc>
        <w:tcPr>
          <w:tcW w:w="0" w:type="auto"/>
        </w:tcPr>
        <w:p w:rsidR="00DE1CF9" w:rsidRPr="00981053" w:rsidRDefault="00DE1CF9" w:rsidP="00FF6840">
          <w:pPr>
            <w:rPr>
              <w:rFonts w:ascii="Calibri" w:hAnsi="Calibri" w:cs="Calibri"/>
              <w:sz w:val="24"/>
              <w:szCs w:val="24"/>
            </w:rPr>
          </w:pPr>
        </w:p>
      </w:tc>
      <w:tc>
        <w:tcPr>
          <w:tcW w:w="2184" w:type="dxa"/>
        </w:tcPr>
        <w:p w:rsidR="00DE1CF9" w:rsidRPr="00981053" w:rsidRDefault="00DE1CF9" w:rsidP="00913903">
          <w:pPr>
            <w:rPr>
              <w:rFonts w:ascii="Calibri" w:hAnsi="Calibri" w:cs="Calibri"/>
              <w:b/>
              <w:bCs/>
              <w:i/>
              <w:iCs/>
              <w:sz w:val="24"/>
              <w:szCs w:val="24"/>
            </w:rPr>
          </w:pPr>
        </w:p>
      </w:tc>
      <w:tc>
        <w:tcPr>
          <w:tcW w:w="0" w:type="auto"/>
        </w:tcPr>
        <w:p w:rsidR="00DE1CF9" w:rsidRPr="00981053" w:rsidRDefault="00DE1CF9" w:rsidP="00913903">
          <w:pPr>
            <w:rPr>
              <w:rFonts w:ascii="Calibri" w:hAnsi="Calibri" w:cs="Calibri"/>
              <w:b/>
              <w:bCs/>
              <w:i/>
              <w:iCs/>
              <w:sz w:val="24"/>
              <w:szCs w:val="24"/>
            </w:rPr>
          </w:pPr>
        </w:p>
      </w:tc>
    </w:tr>
  </w:tbl>
  <w:p w:rsidR="00DE1CF9" w:rsidRDefault="00DE1CF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CF9" w:rsidRDefault="00DE1CF9" w:rsidP="005002FC">
      <w:r>
        <w:separator/>
      </w:r>
    </w:p>
  </w:footnote>
  <w:footnote w:type="continuationSeparator" w:id="0">
    <w:p w:rsidR="00DE1CF9" w:rsidRDefault="00DE1CF9" w:rsidP="005002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F7025"/>
    <w:multiLevelType w:val="hybridMultilevel"/>
    <w:tmpl w:val="0406B4EA"/>
    <w:lvl w:ilvl="0" w:tplc="39B2E2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1A262A5"/>
    <w:multiLevelType w:val="hybridMultilevel"/>
    <w:tmpl w:val="80743E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35A3C6B"/>
    <w:multiLevelType w:val="hybridMultilevel"/>
    <w:tmpl w:val="23F6F840"/>
    <w:lvl w:ilvl="0" w:tplc="B958154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A45D4C"/>
    <w:multiLevelType w:val="hybridMultilevel"/>
    <w:tmpl w:val="DBE0E30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A840334"/>
    <w:multiLevelType w:val="hybridMultilevel"/>
    <w:tmpl w:val="387AE84E"/>
    <w:lvl w:ilvl="0" w:tplc="B958154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447"/>
        </w:tabs>
        <w:ind w:left="344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887"/>
        </w:tabs>
        <w:ind w:left="4887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607"/>
        </w:tabs>
        <w:ind w:left="560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cs="Wingdings" w:hint="default"/>
      </w:rPr>
    </w:lvl>
  </w:abstractNum>
  <w:abstractNum w:abstractNumId="5">
    <w:nsid w:val="214A3E4C"/>
    <w:multiLevelType w:val="hybridMultilevel"/>
    <w:tmpl w:val="EAEADC30"/>
    <w:lvl w:ilvl="0" w:tplc="20EEB42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6">
    <w:nsid w:val="24545628"/>
    <w:multiLevelType w:val="hybridMultilevel"/>
    <w:tmpl w:val="1C7418CC"/>
    <w:lvl w:ilvl="0" w:tplc="B958154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CC1276B"/>
    <w:multiLevelType w:val="hybridMultilevel"/>
    <w:tmpl w:val="D3CCB70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8">
    <w:nsid w:val="3BC52DC8"/>
    <w:multiLevelType w:val="hybridMultilevel"/>
    <w:tmpl w:val="E708E01E"/>
    <w:lvl w:ilvl="0" w:tplc="39B2E2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457D7C7A"/>
    <w:multiLevelType w:val="hybridMultilevel"/>
    <w:tmpl w:val="3A286946"/>
    <w:lvl w:ilvl="0" w:tplc="39B2E2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48C27FF6"/>
    <w:multiLevelType w:val="hybridMultilevel"/>
    <w:tmpl w:val="A39C31CA"/>
    <w:lvl w:ilvl="0" w:tplc="B958154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26D71C5"/>
    <w:multiLevelType w:val="hybridMultilevel"/>
    <w:tmpl w:val="261A13E2"/>
    <w:lvl w:ilvl="0" w:tplc="2E0267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83C49A5"/>
    <w:multiLevelType w:val="hybridMultilevel"/>
    <w:tmpl w:val="291C7624"/>
    <w:lvl w:ilvl="0" w:tplc="39B2E2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BE6530C"/>
    <w:multiLevelType w:val="hybridMultilevel"/>
    <w:tmpl w:val="7BB09B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F20C1B"/>
    <w:multiLevelType w:val="hybridMultilevel"/>
    <w:tmpl w:val="282C80E2"/>
    <w:lvl w:ilvl="0" w:tplc="39B2E2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6231396B"/>
    <w:multiLevelType w:val="hybridMultilevel"/>
    <w:tmpl w:val="6DC0F1C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65E83033"/>
    <w:multiLevelType w:val="hybridMultilevel"/>
    <w:tmpl w:val="673493C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8411CF6"/>
    <w:multiLevelType w:val="hybridMultilevel"/>
    <w:tmpl w:val="94D674AE"/>
    <w:lvl w:ilvl="0" w:tplc="B958154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B192E0D"/>
    <w:multiLevelType w:val="hybridMultilevel"/>
    <w:tmpl w:val="A442EE2A"/>
    <w:lvl w:ilvl="0" w:tplc="B958154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7C01762E"/>
    <w:multiLevelType w:val="hybridMultilevel"/>
    <w:tmpl w:val="230280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9"/>
  </w:num>
  <w:num w:numId="3">
    <w:abstractNumId w:val="13"/>
  </w:num>
  <w:num w:numId="4">
    <w:abstractNumId w:val="4"/>
  </w:num>
  <w:num w:numId="5">
    <w:abstractNumId w:val="12"/>
  </w:num>
  <w:num w:numId="6">
    <w:abstractNumId w:val="0"/>
  </w:num>
  <w:num w:numId="7">
    <w:abstractNumId w:val="8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8"/>
  </w:num>
  <w:num w:numId="11">
    <w:abstractNumId w:val="17"/>
  </w:num>
  <w:num w:numId="12">
    <w:abstractNumId w:val="2"/>
  </w:num>
  <w:num w:numId="13">
    <w:abstractNumId w:val="16"/>
  </w:num>
  <w:num w:numId="14">
    <w:abstractNumId w:val="6"/>
  </w:num>
  <w:num w:numId="15">
    <w:abstractNumId w:val="9"/>
  </w:num>
  <w:num w:numId="16">
    <w:abstractNumId w:val="14"/>
  </w:num>
  <w:num w:numId="17">
    <w:abstractNumId w:val="3"/>
  </w:num>
  <w:num w:numId="18">
    <w:abstractNumId w:val="7"/>
  </w:num>
  <w:num w:numId="19">
    <w:abstractNumId w:val="1"/>
  </w:num>
  <w:num w:numId="20">
    <w:abstractNumId w:val="11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283"/>
  <w:doNotHyphenateCaps/>
  <w:drawingGridHorizontalSpacing w:val="100"/>
  <w:displayHorizontalDrawingGridEvery w:val="2"/>
  <w:doNotShadeFormData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2FC"/>
    <w:rsid w:val="00001EDF"/>
    <w:rsid w:val="000029D1"/>
    <w:rsid w:val="00005F01"/>
    <w:rsid w:val="000077C9"/>
    <w:rsid w:val="0001273A"/>
    <w:rsid w:val="0001473C"/>
    <w:rsid w:val="0001697B"/>
    <w:rsid w:val="00017499"/>
    <w:rsid w:val="000213E2"/>
    <w:rsid w:val="00022206"/>
    <w:rsid w:val="0002328D"/>
    <w:rsid w:val="0002594B"/>
    <w:rsid w:val="00027C39"/>
    <w:rsid w:val="00030A85"/>
    <w:rsid w:val="00034CC4"/>
    <w:rsid w:val="00036515"/>
    <w:rsid w:val="00036F29"/>
    <w:rsid w:val="00040777"/>
    <w:rsid w:val="0004181F"/>
    <w:rsid w:val="00043CD2"/>
    <w:rsid w:val="00043E01"/>
    <w:rsid w:val="00045929"/>
    <w:rsid w:val="00055DA9"/>
    <w:rsid w:val="00057D82"/>
    <w:rsid w:val="00062A13"/>
    <w:rsid w:val="00062F25"/>
    <w:rsid w:val="00066245"/>
    <w:rsid w:val="00066DB1"/>
    <w:rsid w:val="000721BF"/>
    <w:rsid w:val="00075BD6"/>
    <w:rsid w:val="000775D3"/>
    <w:rsid w:val="00080ED0"/>
    <w:rsid w:val="00080F4D"/>
    <w:rsid w:val="00084A6D"/>
    <w:rsid w:val="00085B54"/>
    <w:rsid w:val="0009231B"/>
    <w:rsid w:val="00097D8E"/>
    <w:rsid w:val="000A0740"/>
    <w:rsid w:val="000A1EBC"/>
    <w:rsid w:val="000A3814"/>
    <w:rsid w:val="000B1C69"/>
    <w:rsid w:val="000B4944"/>
    <w:rsid w:val="000B50C2"/>
    <w:rsid w:val="000B54EB"/>
    <w:rsid w:val="000B5DDB"/>
    <w:rsid w:val="000B693A"/>
    <w:rsid w:val="000C00AE"/>
    <w:rsid w:val="000C40C2"/>
    <w:rsid w:val="000C69BB"/>
    <w:rsid w:val="000D1023"/>
    <w:rsid w:val="000D2D8D"/>
    <w:rsid w:val="000D701E"/>
    <w:rsid w:val="000E06E0"/>
    <w:rsid w:val="000E0D49"/>
    <w:rsid w:val="000E2249"/>
    <w:rsid w:val="000E286E"/>
    <w:rsid w:val="000E5D77"/>
    <w:rsid w:val="000E7DFA"/>
    <w:rsid w:val="000F1E9E"/>
    <w:rsid w:val="000F4374"/>
    <w:rsid w:val="000F5B25"/>
    <w:rsid w:val="001005F6"/>
    <w:rsid w:val="00101AC9"/>
    <w:rsid w:val="00104EBC"/>
    <w:rsid w:val="00105378"/>
    <w:rsid w:val="001056A3"/>
    <w:rsid w:val="00106F86"/>
    <w:rsid w:val="00114EE1"/>
    <w:rsid w:val="00120FDE"/>
    <w:rsid w:val="001220B9"/>
    <w:rsid w:val="001229C7"/>
    <w:rsid w:val="00135DB3"/>
    <w:rsid w:val="00137FA6"/>
    <w:rsid w:val="00141110"/>
    <w:rsid w:val="00144894"/>
    <w:rsid w:val="0014688A"/>
    <w:rsid w:val="00146B18"/>
    <w:rsid w:val="00146CC3"/>
    <w:rsid w:val="00152083"/>
    <w:rsid w:val="00155C1E"/>
    <w:rsid w:val="00161936"/>
    <w:rsid w:val="00163499"/>
    <w:rsid w:val="00163823"/>
    <w:rsid w:val="00163A63"/>
    <w:rsid w:val="00164B74"/>
    <w:rsid w:val="001704C6"/>
    <w:rsid w:val="00170A3F"/>
    <w:rsid w:val="00173F0A"/>
    <w:rsid w:val="001809E9"/>
    <w:rsid w:val="00181413"/>
    <w:rsid w:val="00181CE1"/>
    <w:rsid w:val="00185259"/>
    <w:rsid w:val="00186236"/>
    <w:rsid w:val="00193E78"/>
    <w:rsid w:val="0019412F"/>
    <w:rsid w:val="0019483A"/>
    <w:rsid w:val="00195AE3"/>
    <w:rsid w:val="00197E52"/>
    <w:rsid w:val="001A2A3B"/>
    <w:rsid w:val="001B3120"/>
    <w:rsid w:val="001B544A"/>
    <w:rsid w:val="001C0365"/>
    <w:rsid w:val="001C10E9"/>
    <w:rsid w:val="001C280C"/>
    <w:rsid w:val="001C4E23"/>
    <w:rsid w:val="001C4F51"/>
    <w:rsid w:val="001C6108"/>
    <w:rsid w:val="001C74DE"/>
    <w:rsid w:val="001D1939"/>
    <w:rsid w:val="001D3BA9"/>
    <w:rsid w:val="001E48B7"/>
    <w:rsid w:val="001E5C0C"/>
    <w:rsid w:val="001E68AA"/>
    <w:rsid w:val="001F03BB"/>
    <w:rsid w:val="002035F8"/>
    <w:rsid w:val="00204E07"/>
    <w:rsid w:val="00213649"/>
    <w:rsid w:val="00214ECD"/>
    <w:rsid w:val="00214F28"/>
    <w:rsid w:val="00216671"/>
    <w:rsid w:val="0021768C"/>
    <w:rsid w:val="0022116D"/>
    <w:rsid w:val="002240EF"/>
    <w:rsid w:val="002243B1"/>
    <w:rsid w:val="002274CD"/>
    <w:rsid w:val="00230876"/>
    <w:rsid w:val="002334A6"/>
    <w:rsid w:val="002446A7"/>
    <w:rsid w:val="00247AE8"/>
    <w:rsid w:val="00251111"/>
    <w:rsid w:val="00252E2D"/>
    <w:rsid w:val="00257CCD"/>
    <w:rsid w:val="00257F35"/>
    <w:rsid w:val="00262AC0"/>
    <w:rsid w:val="00264EE0"/>
    <w:rsid w:val="00272493"/>
    <w:rsid w:val="00273CA3"/>
    <w:rsid w:val="00281166"/>
    <w:rsid w:val="00281333"/>
    <w:rsid w:val="00281481"/>
    <w:rsid w:val="00284DF5"/>
    <w:rsid w:val="002851A7"/>
    <w:rsid w:val="00294022"/>
    <w:rsid w:val="002961F1"/>
    <w:rsid w:val="002A18FA"/>
    <w:rsid w:val="002A19BA"/>
    <w:rsid w:val="002A3372"/>
    <w:rsid w:val="002B1F64"/>
    <w:rsid w:val="002B4938"/>
    <w:rsid w:val="002B4F5E"/>
    <w:rsid w:val="002B7854"/>
    <w:rsid w:val="002C0A99"/>
    <w:rsid w:val="002D3B54"/>
    <w:rsid w:val="002D4A6B"/>
    <w:rsid w:val="002D5496"/>
    <w:rsid w:val="002D62F3"/>
    <w:rsid w:val="002D7530"/>
    <w:rsid w:val="002E3F39"/>
    <w:rsid w:val="002F18D1"/>
    <w:rsid w:val="002F1CDF"/>
    <w:rsid w:val="002F28EA"/>
    <w:rsid w:val="002F2FF2"/>
    <w:rsid w:val="002F3A7F"/>
    <w:rsid w:val="002F3B52"/>
    <w:rsid w:val="00305487"/>
    <w:rsid w:val="00305EBA"/>
    <w:rsid w:val="00306268"/>
    <w:rsid w:val="00310DC0"/>
    <w:rsid w:val="003139A3"/>
    <w:rsid w:val="0031760A"/>
    <w:rsid w:val="003208EE"/>
    <w:rsid w:val="003214AF"/>
    <w:rsid w:val="00321D13"/>
    <w:rsid w:val="00324571"/>
    <w:rsid w:val="00326B0F"/>
    <w:rsid w:val="00327ECF"/>
    <w:rsid w:val="00330E41"/>
    <w:rsid w:val="00340A24"/>
    <w:rsid w:val="00343E12"/>
    <w:rsid w:val="00345FBB"/>
    <w:rsid w:val="003555CB"/>
    <w:rsid w:val="00357CE5"/>
    <w:rsid w:val="003654A9"/>
    <w:rsid w:val="00370480"/>
    <w:rsid w:val="00373379"/>
    <w:rsid w:val="00383438"/>
    <w:rsid w:val="00384CF4"/>
    <w:rsid w:val="0038636E"/>
    <w:rsid w:val="003927E1"/>
    <w:rsid w:val="00393F9E"/>
    <w:rsid w:val="0039481F"/>
    <w:rsid w:val="003A0C8A"/>
    <w:rsid w:val="003B0CD9"/>
    <w:rsid w:val="003B1236"/>
    <w:rsid w:val="003B1A35"/>
    <w:rsid w:val="003B448D"/>
    <w:rsid w:val="003B6F0A"/>
    <w:rsid w:val="003B789D"/>
    <w:rsid w:val="003C3F41"/>
    <w:rsid w:val="003D2A5B"/>
    <w:rsid w:val="003F538D"/>
    <w:rsid w:val="003F594A"/>
    <w:rsid w:val="003F6837"/>
    <w:rsid w:val="003F704E"/>
    <w:rsid w:val="003F7F00"/>
    <w:rsid w:val="004019A2"/>
    <w:rsid w:val="00406B5F"/>
    <w:rsid w:val="00407C39"/>
    <w:rsid w:val="004100CA"/>
    <w:rsid w:val="00412AAE"/>
    <w:rsid w:val="0041441D"/>
    <w:rsid w:val="00416F63"/>
    <w:rsid w:val="0042516C"/>
    <w:rsid w:val="0043195E"/>
    <w:rsid w:val="00434A36"/>
    <w:rsid w:val="00436FD2"/>
    <w:rsid w:val="00451644"/>
    <w:rsid w:val="00451B50"/>
    <w:rsid w:val="00457CEA"/>
    <w:rsid w:val="004606C1"/>
    <w:rsid w:val="0046112C"/>
    <w:rsid w:val="004710EC"/>
    <w:rsid w:val="004753E5"/>
    <w:rsid w:val="00475FA1"/>
    <w:rsid w:val="00480FE5"/>
    <w:rsid w:val="00482C1D"/>
    <w:rsid w:val="004834AF"/>
    <w:rsid w:val="00485EC4"/>
    <w:rsid w:val="00487701"/>
    <w:rsid w:val="00495C77"/>
    <w:rsid w:val="00496387"/>
    <w:rsid w:val="004A4325"/>
    <w:rsid w:val="004A45CE"/>
    <w:rsid w:val="004A51BE"/>
    <w:rsid w:val="004A5CF3"/>
    <w:rsid w:val="004A6F11"/>
    <w:rsid w:val="004B1345"/>
    <w:rsid w:val="004B4E85"/>
    <w:rsid w:val="004C1AAB"/>
    <w:rsid w:val="004C6C8A"/>
    <w:rsid w:val="004D058B"/>
    <w:rsid w:val="004D1223"/>
    <w:rsid w:val="004D3A87"/>
    <w:rsid w:val="004D687A"/>
    <w:rsid w:val="004E0AF0"/>
    <w:rsid w:val="004E780C"/>
    <w:rsid w:val="004F0389"/>
    <w:rsid w:val="004F2FA0"/>
    <w:rsid w:val="004F7790"/>
    <w:rsid w:val="005002FC"/>
    <w:rsid w:val="0050430C"/>
    <w:rsid w:val="005043D1"/>
    <w:rsid w:val="005067D6"/>
    <w:rsid w:val="0051201D"/>
    <w:rsid w:val="0051414A"/>
    <w:rsid w:val="00515170"/>
    <w:rsid w:val="00523201"/>
    <w:rsid w:val="0053244D"/>
    <w:rsid w:val="00535DC1"/>
    <w:rsid w:val="00536C8B"/>
    <w:rsid w:val="0053748C"/>
    <w:rsid w:val="0054140F"/>
    <w:rsid w:val="00544F36"/>
    <w:rsid w:val="00547230"/>
    <w:rsid w:val="005510B7"/>
    <w:rsid w:val="00562D3D"/>
    <w:rsid w:val="00563E1D"/>
    <w:rsid w:val="0056469A"/>
    <w:rsid w:val="0056491B"/>
    <w:rsid w:val="005665A4"/>
    <w:rsid w:val="00577E51"/>
    <w:rsid w:val="00580BC9"/>
    <w:rsid w:val="00580C3F"/>
    <w:rsid w:val="005822FE"/>
    <w:rsid w:val="00583721"/>
    <w:rsid w:val="00585CC8"/>
    <w:rsid w:val="00590CDB"/>
    <w:rsid w:val="005B2733"/>
    <w:rsid w:val="005B2F87"/>
    <w:rsid w:val="005C7D20"/>
    <w:rsid w:val="005C7DE0"/>
    <w:rsid w:val="005D08FF"/>
    <w:rsid w:val="005D2352"/>
    <w:rsid w:val="005D6C5B"/>
    <w:rsid w:val="005E4C96"/>
    <w:rsid w:val="005F0C49"/>
    <w:rsid w:val="005F10F0"/>
    <w:rsid w:val="005F4990"/>
    <w:rsid w:val="00600B04"/>
    <w:rsid w:val="00605A95"/>
    <w:rsid w:val="00610BFC"/>
    <w:rsid w:val="0061323A"/>
    <w:rsid w:val="0061555F"/>
    <w:rsid w:val="00616DB8"/>
    <w:rsid w:val="00621674"/>
    <w:rsid w:val="00621938"/>
    <w:rsid w:val="006225DC"/>
    <w:rsid w:val="00627617"/>
    <w:rsid w:val="006336F9"/>
    <w:rsid w:val="00634DD5"/>
    <w:rsid w:val="006351D3"/>
    <w:rsid w:val="006360C9"/>
    <w:rsid w:val="006421AB"/>
    <w:rsid w:val="00651897"/>
    <w:rsid w:val="006529F8"/>
    <w:rsid w:val="00657326"/>
    <w:rsid w:val="006612B5"/>
    <w:rsid w:val="00662355"/>
    <w:rsid w:val="006718F2"/>
    <w:rsid w:val="00672530"/>
    <w:rsid w:val="00673833"/>
    <w:rsid w:val="006757DA"/>
    <w:rsid w:val="0067773F"/>
    <w:rsid w:val="00677BA8"/>
    <w:rsid w:val="00682B43"/>
    <w:rsid w:val="00685E6B"/>
    <w:rsid w:val="0069406E"/>
    <w:rsid w:val="006A2878"/>
    <w:rsid w:val="006A5009"/>
    <w:rsid w:val="006A6426"/>
    <w:rsid w:val="006B65BB"/>
    <w:rsid w:val="006B6E53"/>
    <w:rsid w:val="006C18D7"/>
    <w:rsid w:val="006C27BF"/>
    <w:rsid w:val="006C2D89"/>
    <w:rsid w:val="006C336B"/>
    <w:rsid w:val="006C5D13"/>
    <w:rsid w:val="006D7E63"/>
    <w:rsid w:val="006E5AF0"/>
    <w:rsid w:val="006E623C"/>
    <w:rsid w:val="006E75CD"/>
    <w:rsid w:val="006F04E7"/>
    <w:rsid w:val="006F0B39"/>
    <w:rsid w:val="006F5AF1"/>
    <w:rsid w:val="006F64D2"/>
    <w:rsid w:val="006F712B"/>
    <w:rsid w:val="00702F36"/>
    <w:rsid w:val="007041EA"/>
    <w:rsid w:val="00704873"/>
    <w:rsid w:val="00704EDC"/>
    <w:rsid w:val="00705ABE"/>
    <w:rsid w:val="007078D7"/>
    <w:rsid w:val="00707D48"/>
    <w:rsid w:val="00712F08"/>
    <w:rsid w:val="007132C3"/>
    <w:rsid w:val="00713DEC"/>
    <w:rsid w:val="00717514"/>
    <w:rsid w:val="00717788"/>
    <w:rsid w:val="007243D9"/>
    <w:rsid w:val="0072448E"/>
    <w:rsid w:val="00725CE6"/>
    <w:rsid w:val="007268F1"/>
    <w:rsid w:val="0074013F"/>
    <w:rsid w:val="007464E5"/>
    <w:rsid w:val="0074686B"/>
    <w:rsid w:val="00752ED4"/>
    <w:rsid w:val="00754C33"/>
    <w:rsid w:val="007605A1"/>
    <w:rsid w:val="0076421D"/>
    <w:rsid w:val="00764EFC"/>
    <w:rsid w:val="00766278"/>
    <w:rsid w:val="00770346"/>
    <w:rsid w:val="00772034"/>
    <w:rsid w:val="007734F2"/>
    <w:rsid w:val="007735B1"/>
    <w:rsid w:val="00782CEE"/>
    <w:rsid w:val="00786AA2"/>
    <w:rsid w:val="00792058"/>
    <w:rsid w:val="00794CB8"/>
    <w:rsid w:val="00796950"/>
    <w:rsid w:val="007A2249"/>
    <w:rsid w:val="007B448B"/>
    <w:rsid w:val="007B44E7"/>
    <w:rsid w:val="007C0B4E"/>
    <w:rsid w:val="007C228F"/>
    <w:rsid w:val="007C50BB"/>
    <w:rsid w:val="007C5EAB"/>
    <w:rsid w:val="007C7B8A"/>
    <w:rsid w:val="007D0B83"/>
    <w:rsid w:val="007E059E"/>
    <w:rsid w:val="007E0BBE"/>
    <w:rsid w:val="007F024B"/>
    <w:rsid w:val="007F2378"/>
    <w:rsid w:val="007F5A67"/>
    <w:rsid w:val="0080378A"/>
    <w:rsid w:val="00810BF4"/>
    <w:rsid w:val="008123A5"/>
    <w:rsid w:val="00817542"/>
    <w:rsid w:val="008207EE"/>
    <w:rsid w:val="00826448"/>
    <w:rsid w:val="00834083"/>
    <w:rsid w:val="008350C9"/>
    <w:rsid w:val="00835DCA"/>
    <w:rsid w:val="008411FD"/>
    <w:rsid w:val="00841B29"/>
    <w:rsid w:val="008435A3"/>
    <w:rsid w:val="0084409E"/>
    <w:rsid w:val="008451FD"/>
    <w:rsid w:val="0084680A"/>
    <w:rsid w:val="00851D27"/>
    <w:rsid w:val="00853C3C"/>
    <w:rsid w:val="00856A26"/>
    <w:rsid w:val="00856FE5"/>
    <w:rsid w:val="0086099D"/>
    <w:rsid w:val="00864002"/>
    <w:rsid w:val="00864225"/>
    <w:rsid w:val="008645C1"/>
    <w:rsid w:val="00874EF0"/>
    <w:rsid w:val="00884221"/>
    <w:rsid w:val="00884D42"/>
    <w:rsid w:val="0088638C"/>
    <w:rsid w:val="008865A7"/>
    <w:rsid w:val="00893C9A"/>
    <w:rsid w:val="00896997"/>
    <w:rsid w:val="008A130B"/>
    <w:rsid w:val="008A296D"/>
    <w:rsid w:val="008A3646"/>
    <w:rsid w:val="008A42DE"/>
    <w:rsid w:val="008A4588"/>
    <w:rsid w:val="008A7AC8"/>
    <w:rsid w:val="008B0375"/>
    <w:rsid w:val="008B46E5"/>
    <w:rsid w:val="008B52DC"/>
    <w:rsid w:val="008B57DA"/>
    <w:rsid w:val="008B7290"/>
    <w:rsid w:val="008B7691"/>
    <w:rsid w:val="008B7F06"/>
    <w:rsid w:val="008C1752"/>
    <w:rsid w:val="008C22B3"/>
    <w:rsid w:val="008C28E2"/>
    <w:rsid w:val="008C3461"/>
    <w:rsid w:val="008C3F5E"/>
    <w:rsid w:val="008C5C6C"/>
    <w:rsid w:val="008C7617"/>
    <w:rsid w:val="008D22C0"/>
    <w:rsid w:val="008D4FC0"/>
    <w:rsid w:val="008D5EEA"/>
    <w:rsid w:val="008D6F21"/>
    <w:rsid w:val="008E0B81"/>
    <w:rsid w:val="008E18ED"/>
    <w:rsid w:val="008E309A"/>
    <w:rsid w:val="008E3DC1"/>
    <w:rsid w:val="008E4E2E"/>
    <w:rsid w:val="008F331F"/>
    <w:rsid w:val="008F3EE6"/>
    <w:rsid w:val="008F6A46"/>
    <w:rsid w:val="008F72EC"/>
    <w:rsid w:val="00900ED0"/>
    <w:rsid w:val="009040A9"/>
    <w:rsid w:val="00905CFA"/>
    <w:rsid w:val="00911649"/>
    <w:rsid w:val="00913903"/>
    <w:rsid w:val="009148A4"/>
    <w:rsid w:val="00914D11"/>
    <w:rsid w:val="009163D6"/>
    <w:rsid w:val="00916415"/>
    <w:rsid w:val="0092352B"/>
    <w:rsid w:val="00931BD5"/>
    <w:rsid w:val="00932264"/>
    <w:rsid w:val="00935D99"/>
    <w:rsid w:val="00940AFF"/>
    <w:rsid w:val="00941D6E"/>
    <w:rsid w:val="00943CE8"/>
    <w:rsid w:val="00944729"/>
    <w:rsid w:val="00951A5E"/>
    <w:rsid w:val="00951E66"/>
    <w:rsid w:val="009563B5"/>
    <w:rsid w:val="00960BAA"/>
    <w:rsid w:val="009624DF"/>
    <w:rsid w:val="009667B9"/>
    <w:rsid w:val="00967484"/>
    <w:rsid w:val="009709CD"/>
    <w:rsid w:val="00972F36"/>
    <w:rsid w:val="009737D6"/>
    <w:rsid w:val="00977509"/>
    <w:rsid w:val="00977773"/>
    <w:rsid w:val="00977DA6"/>
    <w:rsid w:val="00981053"/>
    <w:rsid w:val="0098308A"/>
    <w:rsid w:val="00985A2F"/>
    <w:rsid w:val="00991598"/>
    <w:rsid w:val="009948F9"/>
    <w:rsid w:val="009A46B9"/>
    <w:rsid w:val="009B0FB2"/>
    <w:rsid w:val="009B1549"/>
    <w:rsid w:val="009B2F74"/>
    <w:rsid w:val="009B4656"/>
    <w:rsid w:val="009B6190"/>
    <w:rsid w:val="009C262E"/>
    <w:rsid w:val="009D2BEE"/>
    <w:rsid w:val="009D456D"/>
    <w:rsid w:val="009D57B0"/>
    <w:rsid w:val="009F105A"/>
    <w:rsid w:val="009F2148"/>
    <w:rsid w:val="009F7537"/>
    <w:rsid w:val="009F7D65"/>
    <w:rsid w:val="00A006E8"/>
    <w:rsid w:val="00A00B3C"/>
    <w:rsid w:val="00A024CD"/>
    <w:rsid w:val="00A04188"/>
    <w:rsid w:val="00A07815"/>
    <w:rsid w:val="00A10361"/>
    <w:rsid w:val="00A105EC"/>
    <w:rsid w:val="00A1775A"/>
    <w:rsid w:val="00A216A4"/>
    <w:rsid w:val="00A220D3"/>
    <w:rsid w:val="00A2545D"/>
    <w:rsid w:val="00A301B2"/>
    <w:rsid w:val="00A301BF"/>
    <w:rsid w:val="00A33AE9"/>
    <w:rsid w:val="00A33EBC"/>
    <w:rsid w:val="00A40528"/>
    <w:rsid w:val="00A4769E"/>
    <w:rsid w:val="00A55729"/>
    <w:rsid w:val="00A57C9F"/>
    <w:rsid w:val="00A608D9"/>
    <w:rsid w:val="00A7291E"/>
    <w:rsid w:val="00A73C27"/>
    <w:rsid w:val="00A746DC"/>
    <w:rsid w:val="00A834BC"/>
    <w:rsid w:val="00A92EE6"/>
    <w:rsid w:val="00A96502"/>
    <w:rsid w:val="00AA18A4"/>
    <w:rsid w:val="00AA2143"/>
    <w:rsid w:val="00AA5601"/>
    <w:rsid w:val="00AA6ACE"/>
    <w:rsid w:val="00AA7879"/>
    <w:rsid w:val="00AB0CA3"/>
    <w:rsid w:val="00AB3245"/>
    <w:rsid w:val="00AB6D2E"/>
    <w:rsid w:val="00AC1785"/>
    <w:rsid w:val="00AC4F12"/>
    <w:rsid w:val="00AD041B"/>
    <w:rsid w:val="00AD1B99"/>
    <w:rsid w:val="00AE47E1"/>
    <w:rsid w:val="00AE52E6"/>
    <w:rsid w:val="00AE6C4B"/>
    <w:rsid w:val="00AF0FFA"/>
    <w:rsid w:val="00AF1E88"/>
    <w:rsid w:val="00AF2C87"/>
    <w:rsid w:val="00AF5E29"/>
    <w:rsid w:val="00AF5FD9"/>
    <w:rsid w:val="00B0640A"/>
    <w:rsid w:val="00B068C5"/>
    <w:rsid w:val="00B07E3C"/>
    <w:rsid w:val="00B128EE"/>
    <w:rsid w:val="00B158E5"/>
    <w:rsid w:val="00B22BC7"/>
    <w:rsid w:val="00B22DC2"/>
    <w:rsid w:val="00B31189"/>
    <w:rsid w:val="00B339EF"/>
    <w:rsid w:val="00B35EDD"/>
    <w:rsid w:val="00B41404"/>
    <w:rsid w:val="00B41F7A"/>
    <w:rsid w:val="00B50F2E"/>
    <w:rsid w:val="00B6100D"/>
    <w:rsid w:val="00B6173B"/>
    <w:rsid w:val="00B61B9D"/>
    <w:rsid w:val="00B6434D"/>
    <w:rsid w:val="00B70050"/>
    <w:rsid w:val="00B71358"/>
    <w:rsid w:val="00B72629"/>
    <w:rsid w:val="00B7280A"/>
    <w:rsid w:val="00B72C9B"/>
    <w:rsid w:val="00B738CF"/>
    <w:rsid w:val="00B73BEF"/>
    <w:rsid w:val="00B756AE"/>
    <w:rsid w:val="00B75F1C"/>
    <w:rsid w:val="00B842A1"/>
    <w:rsid w:val="00B91236"/>
    <w:rsid w:val="00B96C93"/>
    <w:rsid w:val="00BA0A1B"/>
    <w:rsid w:val="00BA4270"/>
    <w:rsid w:val="00BA4589"/>
    <w:rsid w:val="00BA5347"/>
    <w:rsid w:val="00BA5DE1"/>
    <w:rsid w:val="00BB0AB2"/>
    <w:rsid w:val="00BB4774"/>
    <w:rsid w:val="00BB7983"/>
    <w:rsid w:val="00BB7DA5"/>
    <w:rsid w:val="00BC058D"/>
    <w:rsid w:val="00BC2588"/>
    <w:rsid w:val="00BD6E3E"/>
    <w:rsid w:val="00BD76CC"/>
    <w:rsid w:val="00BE210C"/>
    <w:rsid w:val="00BE2D1A"/>
    <w:rsid w:val="00BF29F6"/>
    <w:rsid w:val="00BF421C"/>
    <w:rsid w:val="00BF49C8"/>
    <w:rsid w:val="00BF7792"/>
    <w:rsid w:val="00BF7C5B"/>
    <w:rsid w:val="00C02BF7"/>
    <w:rsid w:val="00C034A2"/>
    <w:rsid w:val="00C03C14"/>
    <w:rsid w:val="00C070A3"/>
    <w:rsid w:val="00C11B44"/>
    <w:rsid w:val="00C203C1"/>
    <w:rsid w:val="00C26FB7"/>
    <w:rsid w:val="00C31DDB"/>
    <w:rsid w:val="00C355B2"/>
    <w:rsid w:val="00C51B6D"/>
    <w:rsid w:val="00C55680"/>
    <w:rsid w:val="00C57199"/>
    <w:rsid w:val="00C608A0"/>
    <w:rsid w:val="00C6145B"/>
    <w:rsid w:val="00C74ADC"/>
    <w:rsid w:val="00C74D5B"/>
    <w:rsid w:val="00C75007"/>
    <w:rsid w:val="00C75F84"/>
    <w:rsid w:val="00C83D3B"/>
    <w:rsid w:val="00C853F2"/>
    <w:rsid w:val="00C92236"/>
    <w:rsid w:val="00C93C6B"/>
    <w:rsid w:val="00C97A4C"/>
    <w:rsid w:val="00CA224D"/>
    <w:rsid w:val="00CA28F4"/>
    <w:rsid w:val="00CA38F3"/>
    <w:rsid w:val="00CA45C8"/>
    <w:rsid w:val="00CB0A11"/>
    <w:rsid w:val="00CB125C"/>
    <w:rsid w:val="00CB1BC6"/>
    <w:rsid w:val="00CB3024"/>
    <w:rsid w:val="00CB3631"/>
    <w:rsid w:val="00CB786D"/>
    <w:rsid w:val="00CD1538"/>
    <w:rsid w:val="00CD1C6C"/>
    <w:rsid w:val="00CD29AA"/>
    <w:rsid w:val="00CD5E83"/>
    <w:rsid w:val="00CD65A5"/>
    <w:rsid w:val="00CD66C4"/>
    <w:rsid w:val="00CD7F41"/>
    <w:rsid w:val="00CE09AE"/>
    <w:rsid w:val="00CF51D2"/>
    <w:rsid w:val="00D032E8"/>
    <w:rsid w:val="00D07C41"/>
    <w:rsid w:val="00D10FC6"/>
    <w:rsid w:val="00D1643A"/>
    <w:rsid w:val="00D16941"/>
    <w:rsid w:val="00D17457"/>
    <w:rsid w:val="00D20914"/>
    <w:rsid w:val="00D22475"/>
    <w:rsid w:val="00D25B1B"/>
    <w:rsid w:val="00D345A8"/>
    <w:rsid w:val="00D346A1"/>
    <w:rsid w:val="00D35DA7"/>
    <w:rsid w:val="00D40102"/>
    <w:rsid w:val="00D43FEA"/>
    <w:rsid w:val="00D4439B"/>
    <w:rsid w:val="00D5036C"/>
    <w:rsid w:val="00D517B7"/>
    <w:rsid w:val="00D53ECB"/>
    <w:rsid w:val="00D55BEC"/>
    <w:rsid w:val="00D563FD"/>
    <w:rsid w:val="00D57E93"/>
    <w:rsid w:val="00D609FF"/>
    <w:rsid w:val="00D622D2"/>
    <w:rsid w:val="00D656B5"/>
    <w:rsid w:val="00D66EC1"/>
    <w:rsid w:val="00D6738F"/>
    <w:rsid w:val="00D74351"/>
    <w:rsid w:val="00D75100"/>
    <w:rsid w:val="00D77AD8"/>
    <w:rsid w:val="00D80FB6"/>
    <w:rsid w:val="00D90240"/>
    <w:rsid w:val="00DA2E1E"/>
    <w:rsid w:val="00DB47BB"/>
    <w:rsid w:val="00DB4B44"/>
    <w:rsid w:val="00DC19C9"/>
    <w:rsid w:val="00DC34D1"/>
    <w:rsid w:val="00DC5E33"/>
    <w:rsid w:val="00DD0A94"/>
    <w:rsid w:val="00DD1985"/>
    <w:rsid w:val="00DD1AC7"/>
    <w:rsid w:val="00DD271B"/>
    <w:rsid w:val="00DD2A0C"/>
    <w:rsid w:val="00DD3695"/>
    <w:rsid w:val="00DD43A4"/>
    <w:rsid w:val="00DD6299"/>
    <w:rsid w:val="00DD70AD"/>
    <w:rsid w:val="00DE154E"/>
    <w:rsid w:val="00DE160F"/>
    <w:rsid w:val="00DE1CF9"/>
    <w:rsid w:val="00DE201F"/>
    <w:rsid w:val="00DE643C"/>
    <w:rsid w:val="00DF13F5"/>
    <w:rsid w:val="00DF1920"/>
    <w:rsid w:val="00DF3ECE"/>
    <w:rsid w:val="00DF50A5"/>
    <w:rsid w:val="00DF6382"/>
    <w:rsid w:val="00E0207F"/>
    <w:rsid w:val="00E04EA9"/>
    <w:rsid w:val="00E07085"/>
    <w:rsid w:val="00E12ED5"/>
    <w:rsid w:val="00E17D2B"/>
    <w:rsid w:val="00E21C27"/>
    <w:rsid w:val="00E226E2"/>
    <w:rsid w:val="00E26C5D"/>
    <w:rsid w:val="00E300F3"/>
    <w:rsid w:val="00E36724"/>
    <w:rsid w:val="00E41E6F"/>
    <w:rsid w:val="00E449BD"/>
    <w:rsid w:val="00E47BA6"/>
    <w:rsid w:val="00E50D51"/>
    <w:rsid w:val="00E50DCC"/>
    <w:rsid w:val="00E51CF3"/>
    <w:rsid w:val="00E532E5"/>
    <w:rsid w:val="00E54FD8"/>
    <w:rsid w:val="00E562FF"/>
    <w:rsid w:val="00E64130"/>
    <w:rsid w:val="00E6578F"/>
    <w:rsid w:val="00E6643F"/>
    <w:rsid w:val="00E675BB"/>
    <w:rsid w:val="00E704F8"/>
    <w:rsid w:val="00E71F43"/>
    <w:rsid w:val="00E73786"/>
    <w:rsid w:val="00E82497"/>
    <w:rsid w:val="00E82932"/>
    <w:rsid w:val="00E838BB"/>
    <w:rsid w:val="00E84032"/>
    <w:rsid w:val="00E867DA"/>
    <w:rsid w:val="00E92CE8"/>
    <w:rsid w:val="00E948EC"/>
    <w:rsid w:val="00E96699"/>
    <w:rsid w:val="00E96BA7"/>
    <w:rsid w:val="00EA5D84"/>
    <w:rsid w:val="00EB21F2"/>
    <w:rsid w:val="00EB2604"/>
    <w:rsid w:val="00EB3AC2"/>
    <w:rsid w:val="00EB551B"/>
    <w:rsid w:val="00EC15C6"/>
    <w:rsid w:val="00EC2400"/>
    <w:rsid w:val="00EC2491"/>
    <w:rsid w:val="00EC459A"/>
    <w:rsid w:val="00EC5A10"/>
    <w:rsid w:val="00ED0371"/>
    <w:rsid w:val="00ED3D31"/>
    <w:rsid w:val="00ED603C"/>
    <w:rsid w:val="00ED67D7"/>
    <w:rsid w:val="00EE751A"/>
    <w:rsid w:val="00EF0601"/>
    <w:rsid w:val="00EF081E"/>
    <w:rsid w:val="00EF4452"/>
    <w:rsid w:val="00F00C5D"/>
    <w:rsid w:val="00F07988"/>
    <w:rsid w:val="00F13DB4"/>
    <w:rsid w:val="00F148E4"/>
    <w:rsid w:val="00F15E4A"/>
    <w:rsid w:val="00F20DE3"/>
    <w:rsid w:val="00F349F0"/>
    <w:rsid w:val="00F34DDB"/>
    <w:rsid w:val="00F41BB1"/>
    <w:rsid w:val="00F42833"/>
    <w:rsid w:val="00F44805"/>
    <w:rsid w:val="00F44FC1"/>
    <w:rsid w:val="00F45745"/>
    <w:rsid w:val="00F4775B"/>
    <w:rsid w:val="00F47B0B"/>
    <w:rsid w:val="00F510E9"/>
    <w:rsid w:val="00F52F06"/>
    <w:rsid w:val="00F55EEE"/>
    <w:rsid w:val="00F60F12"/>
    <w:rsid w:val="00F631A4"/>
    <w:rsid w:val="00F67305"/>
    <w:rsid w:val="00F72840"/>
    <w:rsid w:val="00F74A75"/>
    <w:rsid w:val="00F77A88"/>
    <w:rsid w:val="00F80D06"/>
    <w:rsid w:val="00F82987"/>
    <w:rsid w:val="00F836F6"/>
    <w:rsid w:val="00F8765E"/>
    <w:rsid w:val="00F9026D"/>
    <w:rsid w:val="00F931F5"/>
    <w:rsid w:val="00FA64CA"/>
    <w:rsid w:val="00FA6FF9"/>
    <w:rsid w:val="00FB55A5"/>
    <w:rsid w:val="00FB7A82"/>
    <w:rsid w:val="00FC20EC"/>
    <w:rsid w:val="00FD07A1"/>
    <w:rsid w:val="00FD308D"/>
    <w:rsid w:val="00FD4664"/>
    <w:rsid w:val="00FD4DEC"/>
    <w:rsid w:val="00FD4E34"/>
    <w:rsid w:val="00FD6566"/>
    <w:rsid w:val="00FE01EA"/>
    <w:rsid w:val="00FE2F68"/>
    <w:rsid w:val="00FE5B6A"/>
    <w:rsid w:val="00FF6840"/>
    <w:rsid w:val="00FF7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2FC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1"/>
    <w:uiPriority w:val="99"/>
    <w:qFormat/>
    <w:locked/>
    <w:rsid w:val="003F6837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0"/>
    </w:pPr>
    <w:rPr>
      <w:rFonts w:ascii="Calibri" w:eastAsia="Calibri" w:hAnsi="Calibri" w:cs="Calibri"/>
      <w:sz w:val="24"/>
      <w:szCs w:val="24"/>
      <w:u w:val="single"/>
    </w:rPr>
  </w:style>
  <w:style w:type="paragraph" w:styleId="Heading2">
    <w:name w:val="heading 2"/>
    <w:basedOn w:val="Normal"/>
    <w:next w:val="Normal"/>
    <w:link w:val="Heading2Char1"/>
    <w:uiPriority w:val="99"/>
    <w:qFormat/>
    <w:locked/>
    <w:rsid w:val="003F6837"/>
    <w:pPr>
      <w:keepNext/>
      <w:spacing w:before="240" w:after="60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1"/>
    <w:uiPriority w:val="99"/>
    <w:qFormat/>
    <w:locked/>
    <w:rsid w:val="003F6837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1"/>
    <w:uiPriority w:val="99"/>
    <w:qFormat/>
    <w:locked/>
    <w:rsid w:val="003F6837"/>
    <w:pPr>
      <w:spacing w:before="240" w:after="60"/>
      <w:outlineLvl w:val="4"/>
    </w:pPr>
    <w:rPr>
      <w:rFonts w:ascii="Calibri" w:eastAsia="Calibri" w:hAnsi="Calibri" w:cs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55680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55680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55680"/>
    <w:rPr>
      <w:rFonts w:ascii="Cambria" w:hAnsi="Cambria" w:cs="Cambria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C55680"/>
    <w:rPr>
      <w:rFonts w:ascii="Calibri" w:hAnsi="Calibri" w:cs="Calibri"/>
      <w:b/>
      <w:bCs/>
      <w:i/>
      <w:iCs/>
      <w:sz w:val="26"/>
      <w:szCs w:val="26"/>
    </w:rPr>
  </w:style>
  <w:style w:type="table" w:styleId="TableGrid">
    <w:name w:val="Table Grid"/>
    <w:basedOn w:val="TableNormal"/>
    <w:uiPriority w:val="99"/>
    <w:rsid w:val="005002FC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002F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002FC"/>
    <w:rPr>
      <w:rFonts w:ascii="Times New Roman" w:hAnsi="Times New Roman" w:cs="Times New Roman"/>
      <w:sz w:val="20"/>
      <w:szCs w:val="20"/>
      <w:lang w:eastAsia="it-IT"/>
    </w:rPr>
  </w:style>
  <w:style w:type="paragraph" w:styleId="Footer">
    <w:name w:val="footer"/>
    <w:basedOn w:val="Normal"/>
    <w:link w:val="FooterChar"/>
    <w:uiPriority w:val="99"/>
    <w:rsid w:val="005002F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002FC"/>
    <w:rPr>
      <w:rFonts w:ascii="Times New Roman" w:hAnsi="Times New Roman" w:cs="Times New Roman"/>
      <w:sz w:val="20"/>
      <w:szCs w:val="20"/>
      <w:lang w:eastAsia="it-IT"/>
    </w:rPr>
  </w:style>
  <w:style w:type="paragraph" w:styleId="BalloonText">
    <w:name w:val="Balloon Text"/>
    <w:basedOn w:val="Normal"/>
    <w:link w:val="BalloonTextChar"/>
    <w:uiPriority w:val="99"/>
    <w:semiHidden/>
    <w:rsid w:val="005002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02FC"/>
    <w:rPr>
      <w:rFonts w:ascii="Tahoma" w:hAnsi="Tahoma" w:cs="Tahoma"/>
      <w:sz w:val="16"/>
      <w:szCs w:val="16"/>
      <w:lang w:eastAsia="it-IT"/>
    </w:rPr>
  </w:style>
  <w:style w:type="character" w:styleId="Hyperlink">
    <w:name w:val="Hyperlink"/>
    <w:basedOn w:val="DefaultParagraphFont"/>
    <w:uiPriority w:val="99"/>
    <w:rsid w:val="00E300F3"/>
    <w:rPr>
      <w:color w:val="0000FF"/>
      <w:u w:val="single"/>
    </w:rPr>
  </w:style>
  <w:style w:type="paragraph" w:customStyle="1" w:styleId="Elencoacolori-Colore11">
    <w:name w:val="Elenco a colori - Colore 11"/>
    <w:basedOn w:val="Normal"/>
    <w:uiPriority w:val="99"/>
    <w:rsid w:val="007243D9"/>
    <w:pPr>
      <w:ind w:left="720"/>
    </w:pPr>
  </w:style>
  <w:style w:type="character" w:styleId="Strong">
    <w:name w:val="Strong"/>
    <w:basedOn w:val="DefaultParagraphFont"/>
    <w:uiPriority w:val="99"/>
    <w:qFormat/>
    <w:rsid w:val="00717788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3C3F41"/>
    <w:rPr>
      <w:color w:val="808080"/>
    </w:rPr>
  </w:style>
  <w:style w:type="paragraph" w:customStyle="1" w:styleId="Default">
    <w:name w:val="Default"/>
    <w:uiPriority w:val="99"/>
    <w:rsid w:val="00D57E9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itle">
    <w:name w:val="Title"/>
    <w:basedOn w:val="Normal"/>
    <w:link w:val="TitleChar1"/>
    <w:uiPriority w:val="99"/>
    <w:qFormat/>
    <w:locked/>
    <w:rsid w:val="003F6837"/>
    <w:pPr>
      <w:jc w:val="center"/>
    </w:pPr>
    <w:rPr>
      <w:rFonts w:ascii="Calibri" w:eastAsia="Calibri" w:hAnsi="Calibri" w:cs="Calibri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C55680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locked/>
    <w:rsid w:val="003F6837"/>
    <w:pPr>
      <w:jc w:val="center"/>
    </w:pPr>
    <w:rPr>
      <w:rFonts w:eastAsia="Calibri"/>
      <w:b/>
      <w:b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55680"/>
    <w:rPr>
      <w:rFonts w:ascii="Cambria" w:hAnsi="Cambria" w:cs="Cambria"/>
      <w:sz w:val="24"/>
      <w:szCs w:val="24"/>
    </w:rPr>
  </w:style>
  <w:style w:type="paragraph" w:styleId="PlainText">
    <w:name w:val="Plain Text"/>
    <w:basedOn w:val="Normal"/>
    <w:link w:val="PlainTextChar1"/>
    <w:uiPriority w:val="99"/>
    <w:rsid w:val="003F6837"/>
    <w:rPr>
      <w:rFonts w:ascii="Courier New" w:eastAsia="Calibri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C55680"/>
    <w:rPr>
      <w:rFonts w:ascii="Courier New" w:hAnsi="Courier New" w:cs="Courier New"/>
      <w:sz w:val="20"/>
      <w:szCs w:val="20"/>
    </w:rPr>
  </w:style>
  <w:style w:type="character" w:customStyle="1" w:styleId="PlainTextChar1">
    <w:name w:val="Plain Text Char1"/>
    <w:link w:val="PlainText"/>
    <w:uiPriority w:val="99"/>
    <w:semiHidden/>
    <w:locked/>
    <w:rsid w:val="003F6837"/>
    <w:rPr>
      <w:rFonts w:ascii="Courier New" w:hAnsi="Courier New" w:cs="Courier New"/>
      <w:lang w:val="it-IT" w:eastAsia="it-IT"/>
    </w:rPr>
  </w:style>
  <w:style w:type="character" w:customStyle="1" w:styleId="Heading1Char1">
    <w:name w:val="Heading 1 Char1"/>
    <w:link w:val="Heading1"/>
    <w:uiPriority w:val="99"/>
    <w:locked/>
    <w:rsid w:val="003F6837"/>
    <w:rPr>
      <w:sz w:val="24"/>
      <w:szCs w:val="24"/>
      <w:u w:val="single"/>
    </w:rPr>
  </w:style>
  <w:style w:type="character" w:customStyle="1" w:styleId="Heading5Char1">
    <w:name w:val="Heading 5 Char1"/>
    <w:link w:val="Heading5"/>
    <w:uiPriority w:val="99"/>
    <w:semiHidden/>
    <w:locked/>
    <w:rsid w:val="003F6837"/>
    <w:rPr>
      <w:rFonts w:ascii="Calibri" w:hAnsi="Calibri" w:cs="Calibri"/>
      <w:b/>
      <w:bCs/>
      <w:i/>
      <w:iCs/>
      <w:sz w:val="26"/>
      <w:szCs w:val="26"/>
    </w:rPr>
  </w:style>
  <w:style w:type="character" w:customStyle="1" w:styleId="TitleChar1">
    <w:name w:val="Title Char1"/>
    <w:link w:val="Title"/>
    <w:uiPriority w:val="99"/>
    <w:locked/>
    <w:rsid w:val="003F6837"/>
    <w:rPr>
      <w:b/>
      <w:bCs/>
      <w:sz w:val="24"/>
      <w:szCs w:val="24"/>
    </w:rPr>
  </w:style>
  <w:style w:type="paragraph" w:styleId="BodyText3">
    <w:name w:val="Body Text 3"/>
    <w:basedOn w:val="Normal"/>
    <w:link w:val="BodyText3Char1"/>
    <w:uiPriority w:val="99"/>
    <w:rsid w:val="003F6837"/>
    <w:pPr>
      <w:spacing w:after="120"/>
    </w:pPr>
    <w:rPr>
      <w:rFonts w:ascii="Calibri" w:eastAsia="Calibri" w:hAnsi="Calibri" w:cs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55680"/>
    <w:rPr>
      <w:rFonts w:ascii="Times New Roman" w:hAnsi="Times New Roman" w:cs="Times New Roman"/>
      <w:sz w:val="16"/>
      <w:szCs w:val="16"/>
    </w:rPr>
  </w:style>
  <w:style w:type="character" w:customStyle="1" w:styleId="BodyText3Char1">
    <w:name w:val="Body Text 3 Char1"/>
    <w:link w:val="BodyText3"/>
    <w:uiPriority w:val="99"/>
    <w:locked/>
    <w:rsid w:val="003F6837"/>
    <w:rPr>
      <w:sz w:val="16"/>
      <w:szCs w:val="16"/>
    </w:rPr>
  </w:style>
  <w:style w:type="character" w:customStyle="1" w:styleId="CarattereCarattere1">
    <w:name w:val="Carattere Carattere1"/>
    <w:uiPriority w:val="99"/>
    <w:rsid w:val="003F6837"/>
    <w:rPr>
      <w:sz w:val="24"/>
      <w:szCs w:val="24"/>
    </w:rPr>
  </w:style>
  <w:style w:type="character" w:customStyle="1" w:styleId="CarattereCarattere">
    <w:name w:val="Carattere Carattere"/>
    <w:uiPriority w:val="99"/>
    <w:rsid w:val="003F6837"/>
    <w:rPr>
      <w:sz w:val="24"/>
      <w:szCs w:val="24"/>
    </w:rPr>
  </w:style>
  <w:style w:type="character" w:customStyle="1" w:styleId="Heading2Char1">
    <w:name w:val="Heading 2 Char1"/>
    <w:link w:val="Heading2"/>
    <w:uiPriority w:val="99"/>
    <w:semiHidden/>
    <w:locked/>
    <w:rsid w:val="003F6837"/>
    <w:rPr>
      <w:rFonts w:ascii="Cambria" w:hAnsi="Cambria" w:cs="Cambria"/>
      <w:b/>
      <w:bCs/>
      <w:i/>
      <w:iCs/>
      <w:sz w:val="28"/>
      <w:szCs w:val="28"/>
      <w:lang w:val="it-IT" w:eastAsia="it-IT"/>
    </w:rPr>
  </w:style>
  <w:style w:type="character" w:customStyle="1" w:styleId="Heading3Char1">
    <w:name w:val="Heading 3 Char1"/>
    <w:link w:val="Heading3"/>
    <w:uiPriority w:val="99"/>
    <w:semiHidden/>
    <w:locked/>
    <w:rsid w:val="003F6837"/>
    <w:rPr>
      <w:rFonts w:ascii="Cambria" w:hAnsi="Cambria" w:cs="Cambria"/>
      <w:b/>
      <w:bCs/>
      <w:sz w:val="26"/>
      <w:szCs w:val="26"/>
      <w:lang w:val="it-IT"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18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2317</TotalTime>
  <Pages>1</Pages>
  <Words>583</Words>
  <Characters>3325</Characters>
  <Application>Microsoft Office Outlook</Application>
  <DocSecurity>0</DocSecurity>
  <Lines>0</Lines>
  <Paragraphs>0</Paragraphs>
  <ScaleCrop>false</ScaleCrop>
  <Company>G.Seguenza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</dc:creator>
  <cp:keywords/>
  <dc:description/>
  <cp:lastModifiedBy>Did4</cp:lastModifiedBy>
  <cp:revision>257</cp:revision>
  <cp:lastPrinted>2015-10-26T11:16:00Z</cp:lastPrinted>
  <dcterms:created xsi:type="dcterms:W3CDTF">2013-01-07T22:12:00Z</dcterms:created>
  <dcterms:modified xsi:type="dcterms:W3CDTF">2015-11-12T11:17:00Z</dcterms:modified>
</cp:coreProperties>
</file>